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497895BF" w14:textId="77777777" w:rsidTr="00D2739E">
        <w:tc>
          <w:tcPr>
            <w:tcW w:w="8954" w:type="dxa"/>
            <w:shd w:val="clear" w:color="auto" w:fill="F2F2F2"/>
          </w:tcPr>
          <w:p w14:paraId="4092594C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3CA4579B" w14:textId="77777777" w:rsidR="00D2739E" w:rsidRDefault="00D2739E" w:rsidP="00140C27">
      <w:pPr>
        <w:ind w:left="3969"/>
        <w:jc w:val="both"/>
        <w:rPr>
          <w:rFonts w:ascii="Arial" w:hAnsi="Arial" w:cs="Arial"/>
          <w:b/>
          <w:bCs/>
        </w:rPr>
      </w:pPr>
    </w:p>
    <w:p w14:paraId="7BC55747" w14:textId="35DA9F56" w:rsidR="00C504E4" w:rsidRPr="003E5743" w:rsidRDefault="00D2739E" w:rsidP="00C504E4">
      <w:pPr>
        <w:spacing w:line="360" w:lineRule="auto"/>
        <w:rPr>
          <w:rFonts w:ascii="Arial" w:eastAsia="Calibri" w:hAnsi="Arial" w:cs="Arial"/>
          <w:b/>
          <w:u w:val="single"/>
          <w:lang w:eastAsia="en-US"/>
        </w:rPr>
      </w:pPr>
      <w:r>
        <w:rPr>
          <w:rFonts w:ascii="Arial" w:hAnsi="Arial" w:cs="Arial"/>
          <w:bCs/>
        </w:rPr>
        <w:t xml:space="preserve">               </w:t>
      </w:r>
      <w:r w:rsidR="00CD759D">
        <w:rPr>
          <w:rFonts w:ascii="Arial" w:hAnsi="Arial" w:cs="Arial"/>
          <w:bCs/>
        </w:rPr>
        <w:t xml:space="preserve">                                              </w:t>
      </w:r>
      <w:r w:rsidR="00C504E4">
        <w:rPr>
          <w:rFonts w:ascii="Arial" w:hAnsi="Arial" w:cs="Arial"/>
          <w:bCs/>
        </w:rPr>
        <w:t xml:space="preserve">              </w:t>
      </w:r>
      <w:r w:rsidR="00CD759D">
        <w:rPr>
          <w:rFonts w:ascii="Arial" w:hAnsi="Arial" w:cs="Arial"/>
          <w:bCs/>
        </w:rPr>
        <w:t xml:space="preserve"> </w:t>
      </w:r>
      <w:r w:rsidR="003E5743" w:rsidRPr="003E5743">
        <w:rPr>
          <w:rFonts w:ascii="Arial" w:eastAsia="Calibri" w:hAnsi="Arial" w:cs="Arial"/>
          <w:b/>
          <w:u w:val="single"/>
          <w:lang w:eastAsia="en-US"/>
        </w:rPr>
        <w:t>ZAMAWIAJĄCY</w:t>
      </w:r>
      <w:r w:rsidR="00C504E4" w:rsidRPr="003E5743">
        <w:rPr>
          <w:rFonts w:ascii="Arial" w:eastAsia="Calibri" w:hAnsi="Arial" w:cs="Arial"/>
          <w:b/>
          <w:u w:val="single"/>
          <w:lang w:eastAsia="en-US"/>
        </w:rPr>
        <w:t>:</w:t>
      </w:r>
    </w:p>
    <w:p w14:paraId="1481CE53" w14:textId="0ADE82F7" w:rsidR="003E5743" w:rsidRDefault="003E5743" w:rsidP="003E5743">
      <w:pPr>
        <w:spacing w:before="60" w:after="60" w:line="360" w:lineRule="auto"/>
        <w:ind w:left="431"/>
        <w:jc w:val="center"/>
        <w:rPr>
          <w:rFonts w:ascii="Arial" w:hAnsi="Arial" w:cs="Arial"/>
          <w:b/>
        </w:rPr>
      </w:pPr>
      <w:bookmarkStart w:id="0" w:name="_Hlk154647708"/>
      <w:r>
        <w:rPr>
          <w:rFonts w:ascii="Arial" w:hAnsi="Arial" w:cs="Arial"/>
          <w:b/>
        </w:rPr>
        <w:t xml:space="preserve">                                                              </w:t>
      </w:r>
      <w:r w:rsidRPr="003E5743">
        <w:rPr>
          <w:rFonts w:ascii="Arial" w:hAnsi="Arial" w:cs="Arial"/>
          <w:b/>
        </w:rPr>
        <w:t xml:space="preserve">Samodzielny Publiczny Zespół </w:t>
      </w:r>
    </w:p>
    <w:p w14:paraId="5AB99F6E" w14:textId="34B002B7" w:rsidR="003E5743" w:rsidRPr="003E5743" w:rsidRDefault="003E5743" w:rsidP="003E5743">
      <w:pPr>
        <w:spacing w:before="60" w:after="60" w:line="360" w:lineRule="auto"/>
        <w:ind w:left="43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</w:t>
      </w:r>
      <w:r w:rsidRPr="003E5743">
        <w:rPr>
          <w:rFonts w:ascii="Arial" w:hAnsi="Arial" w:cs="Arial"/>
          <w:b/>
        </w:rPr>
        <w:t xml:space="preserve">Zakładów Opieki Długoterminowej </w:t>
      </w:r>
    </w:p>
    <w:p w14:paraId="3B653501" w14:textId="58AFE4C6" w:rsidR="00D2739E" w:rsidRPr="00C504E4" w:rsidRDefault="003E5743" w:rsidP="003E5743">
      <w:pPr>
        <w:tabs>
          <w:tab w:val="left" w:pos="284"/>
        </w:tabs>
        <w:spacing w:before="60" w:after="6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</w:t>
      </w:r>
      <w:r w:rsidR="00DA2A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Kolonia 4,</w:t>
      </w:r>
      <w:r w:rsidRPr="00512A15">
        <w:rPr>
          <w:rFonts w:ascii="Arial" w:hAnsi="Arial" w:cs="Arial"/>
          <w:bCs/>
        </w:rPr>
        <w:t>19-400 Olecko</w:t>
      </w:r>
    </w:p>
    <w:bookmarkEnd w:id="0"/>
    <w:p w14:paraId="32A0086C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045B66EE" w14:textId="77777777">
        <w:tc>
          <w:tcPr>
            <w:tcW w:w="2268" w:type="dxa"/>
            <w:shd w:val="clear" w:color="auto" w:fill="auto"/>
          </w:tcPr>
          <w:p w14:paraId="0D18C6D8" w14:textId="77777777" w:rsid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  <w:p w14:paraId="406FE4AC" w14:textId="72143A98" w:rsidR="008C3BC2" w:rsidRPr="00140C27" w:rsidRDefault="008C3BC2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</w:p>
        </w:tc>
        <w:tc>
          <w:tcPr>
            <w:tcW w:w="6834" w:type="dxa"/>
            <w:shd w:val="clear" w:color="auto" w:fill="auto"/>
          </w:tcPr>
          <w:p w14:paraId="1FA47CFB" w14:textId="3B3472BC" w:rsidR="008C3BC2" w:rsidRPr="003E5743" w:rsidRDefault="008C3BC2" w:rsidP="003E574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40695">
              <w:rPr>
                <w:rFonts w:ascii="Arial" w:hAnsi="Arial" w:cs="Arial"/>
                <w:b/>
              </w:rPr>
              <w:t>Dostawa artykułów żywnościowych na potrzeby żywienia pacjentów Samodzielnego Publicznego Zespołu Zakładów Opieki Długoterm</w:t>
            </w:r>
            <w:r>
              <w:rPr>
                <w:rFonts w:ascii="Arial" w:hAnsi="Arial" w:cs="Arial"/>
                <w:b/>
              </w:rPr>
              <w:t xml:space="preserve">inowej w Olecku Kolonia                   w roku </w:t>
            </w:r>
            <w:r w:rsidRPr="00440695">
              <w:rPr>
                <w:rFonts w:ascii="Arial" w:hAnsi="Arial" w:cs="Arial"/>
                <w:b/>
              </w:rPr>
              <w:t>2024 i 2025</w:t>
            </w:r>
          </w:p>
        </w:tc>
      </w:tr>
      <w:tr w:rsidR="00F21286" w:rsidRPr="00140C27" w14:paraId="5B7BFEAE" w14:textId="77777777" w:rsidTr="007B7E39">
        <w:tc>
          <w:tcPr>
            <w:tcW w:w="2268" w:type="dxa"/>
            <w:shd w:val="clear" w:color="auto" w:fill="auto"/>
          </w:tcPr>
          <w:p w14:paraId="41885F59" w14:textId="77777777" w:rsidR="00F21286" w:rsidRPr="00140C27" w:rsidRDefault="00F21286" w:rsidP="008C3BC2">
            <w:pPr>
              <w:tabs>
                <w:tab w:val="center" w:pos="4536"/>
                <w:tab w:val="right" w:pos="9072"/>
              </w:tabs>
              <w:spacing w:line="360" w:lineRule="auto"/>
              <w:ind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27BEBD97" w14:textId="1134E7B4" w:rsidR="00F21286" w:rsidRPr="00140C27" w:rsidRDefault="005D13E3" w:rsidP="005D13E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bookmarkStart w:id="1" w:name="_Hlk158616161"/>
            <w:r w:rsidRPr="003E5743">
              <w:rPr>
                <w:rFonts w:ascii="Arial" w:hAnsi="Arial" w:cs="Arial"/>
                <w:b/>
                <w:szCs w:val="20"/>
              </w:rPr>
              <w:t>SPZZOD.EG.271.</w:t>
            </w:r>
            <w:r w:rsidR="008C3BC2">
              <w:rPr>
                <w:rFonts w:ascii="Arial" w:hAnsi="Arial" w:cs="Arial"/>
                <w:b/>
                <w:szCs w:val="20"/>
              </w:rPr>
              <w:t>4</w:t>
            </w:r>
            <w:r w:rsidRPr="003E5743">
              <w:rPr>
                <w:rFonts w:ascii="Arial" w:hAnsi="Arial" w:cs="Arial"/>
                <w:b/>
                <w:szCs w:val="20"/>
              </w:rPr>
              <w:t>.2024</w:t>
            </w:r>
            <w:bookmarkEnd w:id="1"/>
          </w:p>
        </w:tc>
      </w:tr>
    </w:tbl>
    <w:p w14:paraId="3EE63539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2094A7A5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01F039EA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77EA78BB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79269D03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59626F67" w14:textId="1B93D690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</w:t>
      </w:r>
      <w:r w:rsidR="00D2739E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             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3305C815" w14:textId="77777777" w:rsidTr="00B42ED4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3058B13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  <w:shd w:val="clear" w:color="auto" w:fill="auto"/>
          </w:tcPr>
          <w:p w14:paraId="55943D7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8DA43FC" w14:textId="77777777" w:rsidTr="00B42ED4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7FD991A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  <w:shd w:val="clear" w:color="auto" w:fill="auto"/>
          </w:tcPr>
          <w:p w14:paraId="58B5FDE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3766188" w14:textId="77777777" w:rsidTr="00B42ED4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486EF5C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14:paraId="63D8E92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56DDFE2" w14:textId="77777777" w:rsidTr="00B42ED4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3F884D6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14:paraId="6B0DA48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6C3A0FB" w14:textId="77777777" w:rsidTr="00AF662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633298EC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14:paraId="27217BF0" w14:textId="4D47B62C"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735EFF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4A9C76BC" w14:textId="1C3F858F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1E6E6863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6F83EE40" w14:textId="76F39CFC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0CA757E3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3357F2EE" w14:textId="08809096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0AE3629B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500F5AAB" w14:textId="7C0C0203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504A7E31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78163386" w14:textId="6A01FAEE"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 w14:anchorId="54D80C3E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1F7CAB68" w14:textId="37FCC655" w:rsidR="00E8792E" w:rsidRPr="008C3BC2" w:rsidRDefault="00E8792E" w:rsidP="008C3BC2">
      <w:pPr>
        <w:spacing w:after="120" w:line="360" w:lineRule="auto"/>
        <w:jc w:val="both"/>
        <w:rPr>
          <w:rFonts w:ascii="Arial" w:hAnsi="Arial" w:cs="Arial"/>
        </w:rPr>
      </w:pPr>
    </w:p>
    <w:p w14:paraId="29ECC5B8" w14:textId="19BDC008" w:rsidR="00E8792E" w:rsidRPr="00E8792E" w:rsidRDefault="004D5A42" w:rsidP="00E8792E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76FFDA01" w14:textId="77777777" w:rsidR="00996C1A" w:rsidRPr="00A8509D" w:rsidRDefault="00B964C4" w:rsidP="00996C1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="00996C1A" w:rsidRPr="00A8509D">
        <w:rPr>
          <w:rFonts w:ascii="Arial" w:hAnsi="Arial" w:cs="Arial"/>
          <w:bCs/>
        </w:rPr>
        <w:t xml:space="preserve">wykonanie </w:t>
      </w:r>
      <w:r w:rsidR="00996C1A" w:rsidRPr="00A8509D">
        <w:rPr>
          <w:rFonts w:ascii="Arial" w:hAnsi="Arial" w:cs="Arial"/>
        </w:rPr>
        <w:t>poszczególnych części przedmiotu zamówienia za cenę:</w:t>
      </w:r>
    </w:p>
    <w:p w14:paraId="505B3D37" w14:textId="77777777" w:rsidR="00996C1A" w:rsidRPr="00A8509D" w:rsidRDefault="00996C1A" w:rsidP="00996C1A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74853B3" w14:textId="77777777" w:rsidR="00996C1A" w:rsidRPr="00B964C4" w:rsidRDefault="00996C1A" w:rsidP="00996C1A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996C1A" w:rsidRPr="007F3E87" w14:paraId="016F82CE" w14:textId="77777777" w:rsidTr="00DE420A">
        <w:trPr>
          <w:trHeight w:val="704"/>
        </w:trPr>
        <w:tc>
          <w:tcPr>
            <w:tcW w:w="1276" w:type="dxa"/>
            <w:shd w:val="clear" w:color="auto" w:fill="auto"/>
            <w:vAlign w:val="center"/>
          </w:tcPr>
          <w:p w14:paraId="0CBFE960" w14:textId="77777777" w:rsidR="00996C1A" w:rsidRPr="001129C0" w:rsidRDefault="00996C1A" w:rsidP="00DE420A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Część nr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968B834" w14:textId="77777777" w:rsidR="00996C1A" w:rsidRPr="001129C0" w:rsidRDefault="00996C1A" w:rsidP="00DE420A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927960" w:rsidRPr="007F3E87" w14:paraId="64407FB4" w14:textId="77777777" w:rsidTr="00DE420A">
        <w:tc>
          <w:tcPr>
            <w:tcW w:w="1276" w:type="dxa"/>
            <w:shd w:val="clear" w:color="auto" w:fill="auto"/>
            <w:vAlign w:val="center"/>
          </w:tcPr>
          <w:p w14:paraId="6A850B58" w14:textId="49943BC4" w:rsidR="00927960" w:rsidRPr="003B4785" w:rsidRDefault="00237775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14:paraId="3496E75E" w14:textId="2B337A69" w:rsidR="00927960" w:rsidRPr="001129C0" w:rsidRDefault="00927960" w:rsidP="00927960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24654">
              <w:rPr>
                <w:rFonts w:ascii="Arial" w:hAnsi="Arial" w:cs="Arial"/>
                <w:bCs/>
              </w:rPr>
              <w:t>Temat:</w:t>
            </w:r>
            <w:r w:rsidR="008C3BC2">
              <w:rPr>
                <w:rFonts w:ascii="Arial" w:hAnsi="Arial" w:cs="Arial"/>
                <w:b/>
              </w:rPr>
              <w:t xml:space="preserve">  </w:t>
            </w:r>
            <w:r w:rsidR="002638C9" w:rsidRPr="00341D91">
              <w:rPr>
                <w:rFonts w:ascii="Arial" w:hAnsi="Arial" w:cs="Arial"/>
                <w:b/>
                <w:u w:val="single"/>
              </w:rPr>
              <w:t>Dostawa mięsa wieprzowego i wołowego, wędlin, drobiu i podrobów</w:t>
            </w:r>
          </w:p>
          <w:p w14:paraId="1FCB3C5A" w14:textId="77777777" w:rsidR="00927960" w:rsidRDefault="00927960" w:rsidP="00927960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64F2726" w14:textId="77777777" w:rsidR="00927960" w:rsidRDefault="00927960" w:rsidP="008C3BC2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  <w:p w14:paraId="064CE9C5" w14:textId="77777777" w:rsidR="002638C9" w:rsidRPr="002638C9" w:rsidRDefault="002638C9" w:rsidP="002638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0D111ADE" w14:textId="5804AA25" w:rsidR="002638C9" w:rsidRPr="008C3BC2" w:rsidRDefault="002638C9" w:rsidP="002638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927960" w:rsidRPr="007F3E87" w14:paraId="7EE832C4" w14:textId="77777777" w:rsidTr="00DE420A">
        <w:tc>
          <w:tcPr>
            <w:tcW w:w="1276" w:type="dxa"/>
            <w:shd w:val="clear" w:color="auto" w:fill="auto"/>
            <w:vAlign w:val="center"/>
          </w:tcPr>
          <w:p w14:paraId="266C563C" w14:textId="79844BE1" w:rsidR="00927960" w:rsidRDefault="00237775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14:paraId="2C1DA90F" w14:textId="490FBB81" w:rsidR="00927960" w:rsidRPr="00124654" w:rsidRDefault="00927960" w:rsidP="00927960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 w:rsidR="002638C9" w:rsidRPr="00341D91">
              <w:rPr>
                <w:rFonts w:ascii="Arial" w:hAnsi="Arial" w:cs="Arial"/>
                <w:b/>
                <w:u w:val="single"/>
              </w:rPr>
              <w:t>Dostawa ryb</w:t>
            </w:r>
          </w:p>
          <w:p w14:paraId="4FFBA83E" w14:textId="77777777" w:rsidR="00927960" w:rsidRDefault="00927960" w:rsidP="00927960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0A6ABB3" w14:textId="77777777" w:rsidR="00927960" w:rsidRDefault="00927960" w:rsidP="00DE420A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  <w:p w14:paraId="37D8D553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25350AB3" w14:textId="147CADB1" w:rsidR="00C92BE7" w:rsidRPr="00927960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996C1A" w:rsidRPr="007F3E87" w14:paraId="2A09C94B" w14:textId="77777777" w:rsidTr="00DE420A">
        <w:tc>
          <w:tcPr>
            <w:tcW w:w="1276" w:type="dxa"/>
            <w:shd w:val="clear" w:color="auto" w:fill="auto"/>
            <w:vAlign w:val="center"/>
          </w:tcPr>
          <w:p w14:paraId="55E4A436" w14:textId="70FF0AFC" w:rsidR="00996C1A" w:rsidRPr="003B4785" w:rsidRDefault="00237775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14:paraId="30E33B5D" w14:textId="5D8EE438" w:rsidR="00996C1A" w:rsidRPr="00124654" w:rsidRDefault="00996C1A" w:rsidP="00996C1A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 w:rsidR="002638C9">
              <w:rPr>
                <w:rFonts w:ascii="Arial" w:hAnsi="Arial" w:cs="Arial"/>
                <w:b/>
                <w:bCs/>
                <w:u w:val="single"/>
              </w:rPr>
              <w:t>Dostawa mrożonek</w:t>
            </w:r>
          </w:p>
          <w:p w14:paraId="6FCDBB25" w14:textId="77777777" w:rsidR="00996C1A" w:rsidRDefault="00996C1A" w:rsidP="00996C1A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3F6044B" w14:textId="77777777" w:rsidR="00996C1A" w:rsidRDefault="00996C1A" w:rsidP="00996C1A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 w:rsidR="002638C9">
              <w:rPr>
                <w:rFonts w:ascii="Arial" w:hAnsi="Arial" w:cs="Arial"/>
              </w:rPr>
              <w:t xml:space="preserve"> zł).</w:t>
            </w:r>
          </w:p>
          <w:p w14:paraId="1347620E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3F7C9916" w14:textId="348972B3" w:rsidR="00C92BE7" w:rsidRPr="001129C0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890C48" w:rsidRPr="007F3E87" w14:paraId="0940A6D3" w14:textId="77777777" w:rsidTr="00DE420A">
        <w:tc>
          <w:tcPr>
            <w:tcW w:w="1276" w:type="dxa"/>
            <w:shd w:val="clear" w:color="auto" w:fill="auto"/>
            <w:vAlign w:val="center"/>
          </w:tcPr>
          <w:p w14:paraId="5D413D50" w14:textId="05AF4E25" w:rsidR="00890C48" w:rsidRDefault="00237775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512" w:type="dxa"/>
            <w:shd w:val="clear" w:color="auto" w:fill="auto"/>
          </w:tcPr>
          <w:p w14:paraId="08603D4B" w14:textId="7D5D2D9F" w:rsidR="00890C48" w:rsidRPr="00124654" w:rsidRDefault="00890C48" w:rsidP="00890C48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 w:rsidR="002638C9">
              <w:rPr>
                <w:rFonts w:ascii="Arial" w:hAnsi="Arial" w:cs="Arial"/>
                <w:b/>
                <w:bCs/>
                <w:u w:val="single"/>
              </w:rPr>
              <w:t>Dostawa jaj</w:t>
            </w:r>
          </w:p>
          <w:p w14:paraId="138238D3" w14:textId="77777777" w:rsidR="00890C48" w:rsidRDefault="00890C48" w:rsidP="00890C48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24B106DF" w14:textId="77777777" w:rsidR="00890C48" w:rsidRDefault="00890C48" w:rsidP="00890C48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 w:rsidR="002638C9">
              <w:rPr>
                <w:rFonts w:ascii="Arial" w:hAnsi="Arial" w:cs="Arial"/>
              </w:rPr>
              <w:t xml:space="preserve"> zł).</w:t>
            </w:r>
          </w:p>
          <w:p w14:paraId="18776ACE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2ADA06B9" w14:textId="38491EF4" w:rsidR="00C92BE7" w:rsidRPr="001129C0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2638C9" w:rsidRPr="007F3E87" w14:paraId="247EA480" w14:textId="77777777" w:rsidTr="00DE420A">
        <w:tc>
          <w:tcPr>
            <w:tcW w:w="1276" w:type="dxa"/>
            <w:shd w:val="clear" w:color="auto" w:fill="auto"/>
            <w:vAlign w:val="center"/>
          </w:tcPr>
          <w:p w14:paraId="416D0A6E" w14:textId="44AB89EA" w:rsidR="002638C9" w:rsidRDefault="002638C9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512" w:type="dxa"/>
            <w:shd w:val="clear" w:color="auto" w:fill="auto"/>
          </w:tcPr>
          <w:p w14:paraId="0B3639D8" w14:textId="19255186" w:rsidR="002638C9" w:rsidRPr="00124654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>
              <w:rPr>
                <w:rFonts w:ascii="Arial" w:hAnsi="Arial" w:cs="Arial"/>
                <w:b/>
                <w:bCs/>
                <w:u w:val="single"/>
              </w:rPr>
              <w:t>Dostawa warzyw i owoców</w:t>
            </w:r>
          </w:p>
          <w:p w14:paraId="3A55D901" w14:textId="77777777" w:rsidR="002638C9" w:rsidRDefault="002638C9" w:rsidP="002638C9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CD79E64" w14:textId="77777777" w:rsidR="002638C9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lastRenderedPageBreak/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>
              <w:rPr>
                <w:rFonts w:ascii="Arial" w:hAnsi="Arial" w:cs="Arial"/>
              </w:rPr>
              <w:t xml:space="preserve"> zł).</w:t>
            </w:r>
          </w:p>
          <w:p w14:paraId="64E2167C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0F35F82E" w14:textId="50859100" w:rsidR="00C92BE7" w:rsidRPr="00124654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2638C9" w:rsidRPr="007F3E87" w14:paraId="358F6068" w14:textId="77777777" w:rsidTr="00DE420A">
        <w:tc>
          <w:tcPr>
            <w:tcW w:w="1276" w:type="dxa"/>
            <w:shd w:val="clear" w:color="auto" w:fill="auto"/>
            <w:vAlign w:val="center"/>
          </w:tcPr>
          <w:p w14:paraId="5D3C6B36" w14:textId="6419112B" w:rsidR="002638C9" w:rsidRDefault="002638C9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7512" w:type="dxa"/>
            <w:shd w:val="clear" w:color="auto" w:fill="auto"/>
          </w:tcPr>
          <w:p w14:paraId="0999EA3D" w14:textId="3AB80771" w:rsidR="002638C9" w:rsidRPr="00124654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>
              <w:rPr>
                <w:rFonts w:ascii="Arial" w:hAnsi="Arial" w:cs="Arial"/>
                <w:b/>
                <w:bCs/>
                <w:u w:val="single"/>
              </w:rPr>
              <w:t>Dostawa produktów suchych i innych</w:t>
            </w:r>
          </w:p>
          <w:p w14:paraId="5AF24C50" w14:textId="77777777" w:rsidR="002638C9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 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>
              <w:rPr>
                <w:rFonts w:ascii="Arial" w:hAnsi="Arial" w:cs="Arial"/>
              </w:rPr>
              <w:t xml:space="preserve"> zł).</w:t>
            </w:r>
          </w:p>
          <w:p w14:paraId="5851B358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71E9E8A8" w14:textId="515A1F91" w:rsidR="00C92BE7" w:rsidRPr="00124654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2638C9" w:rsidRPr="007F3E87" w14:paraId="2A09E779" w14:textId="77777777" w:rsidTr="00DE420A">
        <w:tc>
          <w:tcPr>
            <w:tcW w:w="1276" w:type="dxa"/>
            <w:shd w:val="clear" w:color="auto" w:fill="auto"/>
            <w:vAlign w:val="center"/>
          </w:tcPr>
          <w:p w14:paraId="4A54F1F2" w14:textId="21A0D103" w:rsidR="002638C9" w:rsidRDefault="002638C9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512" w:type="dxa"/>
            <w:shd w:val="clear" w:color="auto" w:fill="auto"/>
          </w:tcPr>
          <w:p w14:paraId="2A776426" w14:textId="730F34F9" w:rsidR="002638C9" w:rsidRPr="00124654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>
              <w:rPr>
                <w:rFonts w:ascii="Arial" w:hAnsi="Arial" w:cs="Arial"/>
                <w:b/>
                <w:bCs/>
                <w:u w:val="single"/>
              </w:rPr>
              <w:t>Dostawa pieczywa</w:t>
            </w:r>
          </w:p>
          <w:p w14:paraId="4149CABD" w14:textId="77777777" w:rsidR="002638C9" w:rsidRDefault="002638C9" w:rsidP="002638C9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4A60930" w14:textId="77777777" w:rsidR="002638C9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>
              <w:rPr>
                <w:rFonts w:ascii="Arial" w:hAnsi="Arial" w:cs="Arial"/>
              </w:rPr>
              <w:t xml:space="preserve"> zł).</w:t>
            </w:r>
          </w:p>
          <w:p w14:paraId="1371E984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37D2B8D7" w14:textId="14181A36" w:rsidR="00C92BE7" w:rsidRPr="00124654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2638C9" w:rsidRPr="007F3E87" w14:paraId="0142B44E" w14:textId="77777777" w:rsidTr="00DE420A">
        <w:tc>
          <w:tcPr>
            <w:tcW w:w="1276" w:type="dxa"/>
            <w:shd w:val="clear" w:color="auto" w:fill="auto"/>
            <w:vAlign w:val="center"/>
          </w:tcPr>
          <w:p w14:paraId="69338192" w14:textId="5E1B8CB7" w:rsidR="002638C9" w:rsidRDefault="002638C9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512" w:type="dxa"/>
            <w:shd w:val="clear" w:color="auto" w:fill="auto"/>
          </w:tcPr>
          <w:p w14:paraId="57358BCE" w14:textId="0C932EF2" w:rsidR="002638C9" w:rsidRPr="00124654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>
              <w:rPr>
                <w:rFonts w:ascii="Arial" w:hAnsi="Arial" w:cs="Arial"/>
                <w:b/>
                <w:bCs/>
                <w:u w:val="single"/>
              </w:rPr>
              <w:t>Dostawa przetworów mlecznych</w:t>
            </w:r>
          </w:p>
          <w:p w14:paraId="3C414C6E" w14:textId="77777777" w:rsidR="002638C9" w:rsidRDefault="002638C9" w:rsidP="002638C9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DDA180F" w14:textId="77777777" w:rsidR="002638C9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>
              <w:rPr>
                <w:rFonts w:ascii="Arial" w:hAnsi="Arial" w:cs="Arial"/>
              </w:rPr>
              <w:t xml:space="preserve"> zł).</w:t>
            </w:r>
          </w:p>
          <w:p w14:paraId="258F934A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77FEB3C0" w14:textId="10124119" w:rsidR="00C92BE7" w:rsidRPr="00124654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  <w:tr w:rsidR="002638C9" w:rsidRPr="007F3E87" w14:paraId="31CE15B2" w14:textId="77777777" w:rsidTr="00DE420A">
        <w:tc>
          <w:tcPr>
            <w:tcW w:w="1276" w:type="dxa"/>
            <w:shd w:val="clear" w:color="auto" w:fill="auto"/>
            <w:vAlign w:val="center"/>
          </w:tcPr>
          <w:p w14:paraId="003D316D" w14:textId="6239C34C" w:rsidR="002638C9" w:rsidRDefault="002638C9" w:rsidP="00DE420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512" w:type="dxa"/>
            <w:shd w:val="clear" w:color="auto" w:fill="auto"/>
          </w:tcPr>
          <w:p w14:paraId="3EC26557" w14:textId="73CD4D62" w:rsidR="002638C9" w:rsidRPr="00124654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124654">
              <w:rPr>
                <w:rFonts w:ascii="Arial" w:hAnsi="Arial" w:cs="Arial"/>
                <w:bCs/>
              </w:rPr>
              <w:t xml:space="preserve">Temat: </w:t>
            </w:r>
            <w:r>
              <w:rPr>
                <w:rFonts w:ascii="Arial" w:hAnsi="Arial" w:cs="Arial"/>
                <w:b/>
                <w:bCs/>
                <w:u w:val="single"/>
              </w:rPr>
              <w:t>Dostawa nabiału</w:t>
            </w:r>
          </w:p>
          <w:p w14:paraId="42B67E7E" w14:textId="77777777" w:rsidR="002638C9" w:rsidRDefault="002638C9" w:rsidP="002638C9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2E24330F" w14:textId="77777777" w:rsidR="002638C9" w:rsidRDefault="002638C9" w:rsidP="002638C9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</w:t>
            </w:r>
            <w:r>
              <w:rPr>
                <w:rFonts w:ascii="Arial" w:hAnsi="Arial" w:cs="Arial"/>
              </w:rPr>
              <w:t xml:space="preserve"> zł).</w:t>
            </w:r>
          </w:p>
          <w:p w14:paraId="585DA208" w14:textId="77777777" w:rsidR="00C92BE7" w:rsidRPr="002638C9" w:rsidRDefault="00C92BE7" w:rsidP="00C92BE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638C9">
              <w:rPr>
                <w:rFonts w:ascii="Arial" w:hAnsi="Arial" w:cs="Arial"/>
              </w:rPr>
              <w:t xml:space="preserve">Termin dostawy ................. dni roboczych od dnia złożenia zamówienia. </w:t>
            </w:r>
          </w:p>
          <w:p w14:paraId="469DE103" w14:textId="1B1DEBD8" w:rsidR="00C92BE7" w:rsidRPr="00124654" w:rsidRDefault="00C92BE7" w:rsidP="00C92BE7">
            <w:pPr>
              <w:spacing w:before="60" w:line="360" w:lineRule="auto"/>
              <w:jc w:val="both"/>
              <w:rPr>
                <w:rFonts w:ascii="Arial" w:hAnsi="Arial" w:cs="Arial"/>
                <w:bCs/>
              </w:rPr>
            </w:pPr>
            <w:r w:rsidRPr="002638C9">
              <w:rPr>
                <w:rFonts w:ascii="Arial" w:hAnsi="Arial" w:cs="Arial"/>
              </w:rPr>
              <w:t>Termin płatności ………… dni od daty dostarczenia faktury.</w:t>
            </w:r>
          </w:p>
        </w:tc>
      </w:tr>
    </w:tbl>
    <w:p w14:paraId="7D2E00F9" w14:textId="4E8156E7" w:rsidR="00D2739E" w:rsidRDefault="00C92BE7" w:rsidP="003C6E09">
      <w:pPr>
        <w:spacing w:after="120" w:line="276" w:lineRule="auto"/>
        <w:jc w:val="both"/>
        <w:rPr>
          <w:rFonts w:ascii="Arial" w:hAnsi="Arial" w:cs="Arial"/>
          <w:bCs/>
        </w:rPr>
      </w:pPr>
      <w:r w:rsidRPr="00C92BE7">
        <w:rPr>
          <w:rFonts w:ascii="Arial" w:hAnsi="Arial" w:cs="Arial"/>
          <w:b/>
          <w:bCs/>
        </w:rPr>
        <w:t>UWAGA:</w:t>
      </w:r>
      <w:r>
        <w:rPr>
          <w:rFonts w:ascii="Arial" w:hAnsi="Arial" w:cs="Arial"/>
          <w:bCs/>
        </w:rPr>
        <w:t xml:space="preserve"> Termin </w:t>
      </w:r>
      <w:r w:rsidR="00860259">
        <w:rPr>
          <w:rFonts w:ascii="Arial" w:hAnsi="Arial" w:cs="Arial"/>
          <w:bCs/>
        </w:rPr>
        <w:t xml:space="preserve">płatności </w:t>
      </w:r>
      <w:r>
        <w:rPr>
          <w:rFonts w:ascii="Arial" w:hAnsi="Arial" w:cs="Arial"/>
          <w:bCs/>
        </w:rPr>
        <w:t xml:space="preserve">– należy wybrać: 30 dni </w:t>
      </w:r>
      <w:r w:rsidRPr="004846FC">
        <w:rPr>
          <w:rFonts w:ascii="Arial" w:hAnsi="Arial" w:cs="Arial"/>
          <w:bCs/>
        </w:rPr>
        <w:t>lub</w:t>
      </w:r>
      <w:r>
        <w:rPr>
          <w:rFonts w:ascii="Arial" w:hAnsi="Arial" w:cs="Arial"/>
          <w:bCs/>
        </w:rPr>
        <w:t xml:space="preserve"> 21 dni lub 7 dni</w:t>
      </w:r>
    </w:p>
    <w:p w14:paraId="65248571" w14:textId="413EE616" w:rsidR="00C92BE7" w:rsidRPr="003C6E09" w:rsidRDefault="00C92BE7" w:rsidP="003C6E0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Termin</w:t>
      </w:r>
      <w:r w:rsidR="00860259" w:rsidRPr="00860259">
        <w:rPr>
          <w:rFonts w:ascii="Arial" w:hAnsi="Arial" w:cs="Arial"/>
          <w:bCs/>
        </w:rPr>
        <w:t xml:space="preserve"> </w:t>
      </w:r>
      <w:r w:rsidR="00860259">
        <w:rPr>
          <w:rFonts w:ascii="Arial" w:hAnsi="Arial" w:cs="Arial"/>
          <w:bCs/>
        </w:rPr>
        <w:t>dostawy</w:t>
      </w:r>
      <w:r w:rsidR="008602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należy wybrać: 2 dni lub 3 dni lub 4 dni</w:t>
      </w:r>
    </w:p>
    <w:p w14:paraId="0C495FDE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65525669" w14:textId="77777777" w:rsidR="00E8792E" w:rsidRDefault="00FF57EE" w:rsidP="00E8792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3B89BD37" w14:textId="5306E8EF" w:rsidR="004E4F1B" w:rsidRPr="00E8792E" w:rsidRDefault="00FF57EE" w:rsidP="00E8792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E8792E">
        <w:rPr>
          <w:rFonts w:ascii="Arial" w:hAnsi="Arial" w:cs="Arial"/>
        </w:rPr>
        <w:t xml:space="preserve">uważamy się za związanych niniejszą ofertą na czas wskazany w </w:t>
      </w:r>
      <w:r w:rsidR="004E4F1B" w:rsidRPr="00E8792E">
        <w:rPr>
          <w:rFonts w:ascii="Arial" w:hAnsi="Arial" w:cs="Arial"/>
        </w:rPr>
        <w:t>SWZ</w:t>
      </w:r>
      <w:r w:rsidR="00B87AFB" w:rsidRPr="00E8792E">
        <w:rPr>
          <w:rFonts w:ascii="Arial" w:hAnsi="Arial" w:cs="Arial"/>
        </w:rPr>
        <w:t>,</w:t>
      </w:r>
      <w:r w:rsidR="00C754AE" w:rsidRPr="00E8792E">
        <w:rPr>
          <w:rFonts w:ascii="Arial" w:hAnsi="Arial" w:cs="Arial"/>
          <w:sz w:val="16"/>
          <w:szCs w:val="16"/>
        </w:rPr>
        <w:t xml:space="preserve"> </w:t>
      </w:r>
    </w:p>
    <w:p w14:paraId="2E2CAA58" w14:textId="5DB1F1EA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lastRenderedPageBreak/>
        <w:t xml:space="preserve">zamierzamy/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4335EC73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28FB0C3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D7CE48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B5912E0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7E8336E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BFC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4AD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55F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0722FE1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C90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984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0FB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3584EB7E" w14:textId="440C554F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</w:t>
      </w:r>
      <w:r w:rsidR="0005664D">
        <w:rPr>
          <w:rFonts w:ascii="Arial" w:hAnsi="Arial" w:cs="Arial"/>
        </w:rPr>
        <w:t xml:space="preserve">                </w:t>
      </w:r>
      <w:r w:rsidRPr="006522FA">
        <w:rPr>
          <w:rFonts w:ascii="Arial" w:hAnsi="Arial" w:cs="Arial"/>
        </w:rPr>
        <w:t>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20F7FBE3" w14:textId="77777777" w:rsidR="00E8792E" w:rsidRDefault="00FF57EE" w:rsidP="00E8792E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</w:t>
      </w:r>
      <w:r w:rsidR="0005664D">
        <w:rPr>
          <w:rFonts w:ascii="Arial" w:hAnsi="Arial" w:cs="Arial"/>
        </w:rPr>
        <w:t xml:space="preserve">                        </w:t>
      </w:r>
      <w:r w:rsidRPr="00640768">
        <w:rPr>
          <w:rFonts w:ascii="Arial" w:hAnsi="Arial" w:cs="Arial"/>
        </w:rPr>
        <w:t>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7EE4087F" w14:textId="49922DC7" w:rsidR="00FC1869" w:rsidRPr="00FC1869" w:rsidRDefault="00FC1869" w:rsidP="00E8792E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bookmarkStart w:id="2" w:name="_Hlk128364493"/>
      <w:r>
        <w:rPr>
          <w:rFonts w:ascii="Arial" w:hAnsi="Arial" w:cs="Arial"/>
          <w:color w:val="000000"/>
        </w:rPr>
        <w:t>Wskazujemy osobę d</w:t>
      </w:r>
      <w:r w:rsidRPr="00A31CC6">
        <w:rPr>
          <w:rFonts w:ascii="Arial" w:hAnsi="Arial" w:cs="Arial"/>
          <w:color w:val="000000"/>
        </w:rPr>
        <w:t>o koordynowania spraw związanych z realizacją umowy</w:t>
      </w:r>
      <w:r>
        <w:rPr>
          <w:rFonts w:ascii="Arial" w:hAnsi="Arial" w:cs="Arial"/>
          <w:color w:val="000000"/>
        </w:rPr>
        <w:t>: ………………………………………………………. tel. ……………………………..</w:t>
      </w:r>
    </w:p>
    <w:p w14:paraId="6ACDE0F7" w14:textId="32E7BA54" w:rsidR="00E8792E" w:rsidRPr="00E8792E" w:rsidRDefault="00E8792E" w:rsidP="00E8792E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E8792E">
        <w:rPr>
          <w:rFonts w:ascii="Arial" w:hAnsi="Arial" w:cs="Arial"/>
          <w:color w:val="000000"/>
        </w:rPr>
        <w:t>Rachunek bankowy Wykonawcy</w:t>
      </w:r>
      <w:r>
        <w:rPr>
          <w:rFonts w:ascii="Arial" w:hAnsi="Arial" w:cs="Arial"/>
          <w:color w:val="000000"/>
        </w:rPr>
        <w:t xml:space="preserve">: </w:t>
      </w:r>
    </w:p>
    <w:p w14:paraId="3418593F" w14:textId="3F955310" w:rsidR="00E8792E" w:rsidRDefault="00E8792E" w:rsidP="00E8792E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Bank ……………………………….. </w:t>
      </w:r>
      <w:r w:rsidRPr="00E8792E">
        <w:rPr>
          <w:rFonts w:ascii="Arial" w:hAnsi="Arial" w:cs="Arial"/>
          <w:color w:val="000000"/>
        </w:rPr>
        <w:t xml:space="preserve">nr </w:t>
      </w:r>
      <w:r>
        <w:rPr>
          <w:rFonts w:ascii="Arial" w:hAnsi="Arial" w:cs="Arial"/>
          <w:color w:val="000000"/>
        </w:rPr>
        <w:t xml:space="preserve">rachunku </w:t>
      </w:r>
      <w:r w:rsidRPr="00E8792E">
        <w:rPr>
          <w:rFonts w:ascii="Arial" w:hAnsi="Arial" w:cs="Arial"/>
          <w:color w:val="000000"/>
        </w:rPr>
        <w:t>…………………………………</w:t>
      </w:r>
      <w:bookmarkEnd w:id="2"/>
      <w:r>
        <w:rPr>
          <w:rFonts w:ascii="Arial" w:hAnsi="Arial" w:cs="Arial"/>
          <w:color w:val="000000"/>
        </w:rPr>
        <w:t>….</w:t>
      </w:r>
    </w:p>
    <w:p w14:paraId="3052E26E" w14:textId="77777777" w:rsidR="00E8792E" w:rsidRPr="00E8792E" w:rsidRDefault="00E8792E" w:rsidP="00E8792E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</w:p>
    <w:p w14:paraId="23383986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F039EB9" w14:textId="537A3CB0"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 w14:anchorId="7F5A9CAF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08ECFF45" w14:textId="252ED775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</w:t>
      </w:r>
      <w:r w:rsidR="0005664D">
        <w:rPr>
          <w:rFonts w:ascii="Arial" w:hAnsi="Arial" w:cs="Arial"/>
          <w:bCs/>
        </w:rPr>
        <w:t xml:space="preserve">              </w:t>
      </w:r>
      <w:r w:rsidRPr="00BE474D">
        <w:rPr>
          <w:rFonts w:ascii="Arial" w:hAnsi="Arial" w:cs="Arial"/>
          <w:bCs/>
        </w:rPr>
        <w:t xml:space="preserve">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0709A84D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188A4839" w14:textId="3EA04964"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 w14:anchorId="5239D092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0C0179AB" w14:textId="32982AD9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 xml:space="preserve">u Zamawiającego obowiązku podatkowego zgodnie z ustawą dnia </w:t>
      </w:r>
      <w:r w:rsidR="00D2739E">
        <w:rPr>
          <w:rFonts w:ascii="Arial" w:hAnsi="Arial" w:cs="Arial"/>
          <w:bCs/>
        </w:rPr>
        <w:t xml:space="preserve">             </w:t>
      </w:r>
      <w:r w:rsidRPr="003A37A9">
        <w:rPr>
          <w:rFonts w:ascii="Arial" w:hAnsi="Arial" w:cs="Arial"/>
          <w:bCs/>
        </w:rPr>
        <w:t>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 w:rsidR="00D2739E">
        <w:rPr>
          <w:rFonts w:ascii="Arial" w:hAnsi="Arial" w:cs="Arial"/>
          <w:bCs/>
        </w:rPr>
        <w:t xml:space="preserve">                              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6C800643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A5491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F3065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 xml:space="preserve">Nazwy (rodzaje) towaru lub usługi, których dostawa lub świadczenie będą </w:t>
            </w: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>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47673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50600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0496A131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3AF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FA1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AD6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5EB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0FE4ED9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961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C5A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138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024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FCF609" w14:textId="77777777" w:rsidR="00E8792E" w:rsidRPr="00E8792E" w:rsidRDefault="00E8792E" w:rsidP="00E8792E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5C7A5998" w14:textId="76C573EB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420EDC14" w14:textId="77777777" w:rsidTr="00B56BE6">
        <w:tc>
          <w:tcPr>
            <w:tcW w:w="1984" w:type="dxa"/>
            <w:shd w:val="clear" w:color="auto" w:fill="auto"/>
            <w:vAlign w:val="center"/>
          </w:tcPr>
          <w:p w14:paraId="5CCC0378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  <w:shd w:val="clear" w:color="auto" w:fill="auto"/>
          </w:tcPr>
          <w:p w14:paraId="19ADF7F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B948D25" w14:textId="77777777" w:rsidTr="00B56BE6">
        <w:tc>
          <w:tcPr>
            <w:tcW w:w="1984" w:type="dxa"/>
            <w:shd w:val="clear" w:color="auto" w:fill="auto"/>
            <w:vAlign w:val="center"/>
          </w:tcPr>
          <w:p w14:paraId="4F1DD630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  <w:shd w:val="clear" w:color="auto" w:fill="auto"/>
          </w:tcPr>
          <w:p w14:paraId="46AED0FE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4718D9AB" w14:textId="77777777" w:rsidTr="00B56BE6">
        <w:tc>
          <w:tcPr>
            <w:tcW w:w="1984" w:type="dxa"/>
            <w:shd w:val="clear" w:color="auto" w:fill="auto"/>
            <w:vAlign w:val="center"/>
          </w:tcPr>
          <w:p w14:paraId="4CF79B5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  <w:shd w:val="clear" w:color="auto" w:fill="auto"/>
          </w:tcPr>
          <w:p w14:paraId="520FE6D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EBFADA0" w14:textId="77777777" w:rsidR="00E8792E" w:rsidRDefault="00E8792E" w:rsidP="00E8792E">
      <w:pPr>
        <w:pStyle w:val="Akapitzlist"/>
        <w:spacing w:before="240" w:line="276" w:lineRule="auto"/>
        <w:ind w:left="284"/>
        <w:jc w:val="both"/>
        <w:rPr>
          <w:rFonts w:ascii="Arial" w:hAnsi="Arial" w:cs="Arial"/>
        </w:rPr>
      </w:pPr>
    </w:p>
    <w:p w14:paraId="6BD9B1D8" w14:textId="77777777" w:rsidR="00E8792E" w:rsidRPr="00E8792E" w:rsidRDefault="00E8792E" w:rsidP="00E8792E">
      <w:pPr>
        <w:pStyle w:val="Akapitzlist"/>
        <w:spacing w:before="240" w:line="276" w:lineRule="auto"/>
        <w:ind w:left="284"/>
        <w:jc w:val="both"/>
        <w:rPr>
          <w:rFonts w:ascii="Arial" w:hAnsi="Arial" w:cs="Arial"/>
        </w:rPr>
      </w:pPr>
    </w:p>
    <w:p w14:paraId="1F635B1A" w14:textId="76776DE4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41AAB017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4C322C4F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3BDAB741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50B5094F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574897C" w14:textId="77777777" w:rsidR="00D2739E" w:rsidRDefault="00D2739E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597B32A9" w14:textId="77777777" w:rsidR="00D2739E" w:rsidRDefault="00D2739E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7ECF776" w14:textId="77777777" w:rsidR="00D2739E" w:rsidRDefault="00D2739E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C330D97" w14:textId="6653623F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D9D374A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83A08" w14:textId="77777777" w:rsidR="00794040" w:rsidRDefault="00794040" w:rsidP="00FF57EE">
      <w:r>
        <w:separator/>
      </w:r>
    </w:p>
  </w:endnote>
  <w:endnote w:type="continuationSeparator" w:id="0">
    <w:p w14:paraId="03CC6CE7" w14:textId="77777777" w:rsidR="00794040" w:rsidRDefault="0079404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5FA4A" w14:textId="60857314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FC1869">
      <w:rPr>
        <w:rFonts w:ascii="Arial" w:eastAsia="Calibri" w:hAnsi="Arial"/>
        <w:noProof/>
        <w:sz w:val="18"/>
        <w:szCs w:val="18"/>
        <w:lang w:eastAsia="en-US"/>
      </w:rPr>
      <w:t>3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FC1869">
      <w:rPr>
        <w:rFonts w:ascii="Arial" w:eastAsia="Calibri" w:hAnsi="Arial"/>
        <w:noProof/>
        <w:sz w:val="18"/>
        <w:szCs w:val="18"/>
        <w:lang w:eastAsia="en-US"/>
      </w:rPr>
      <w:t>5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7BFCE" w14:textId="77777777" w:rsidR="00794040" w:rsidRDefault="00794040" w:rsidP="00FF57EE">
      <w:r>
        <w:separator/>
      </w:r>
    </w:p>
  </w:footnote>
  <w:footnote w:type="continuationSeparator" w:id="0">
    <w:p w14:paraId="39FA8310" w14:textId="77777777" w:rsidR="00794040" w:rsidRDefault="00794040" w:rsidP="00FF57EE">
      <w:r>
        <w:continuationSeparator/>
      </w:r>
    </w:p>
  </w:footnote>
  <w:footnote w:id="1">
    <w:p w14:paraId="23A035CD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43CB1E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37816F6A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B9C0B72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C7021B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4CACC9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3178589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2E367" w14:textId="4E839ABF" w:rsidR="00AE2ACB" w:rsidRDefault="00AE2ACB">
    <w:pPr>
      <w:pStyle w:val="Nagwek"/>
      <w:rPr>
        <w:rFonts w:ascii="Arial" w:hAnsi="Arial" w:cs="Arial"/>
        <w:i/>
        <w:iCs/>
        <w:sz w:val="20"/>
        <w:szCs w:val="20"/>
      </w:rPr>
    </w:pPr>
  </w:p>
  <w:p w14:paraId="5BF8E592" w14:textId="68CC779E" w:rsidR="003F0495" w:rsidRDefault="003F0495">
    <w:pPr>
      <w:pStyle w:val="Nagwek"/>
      <w:rPr>
        <w:rFonts w:ascii="Arial" w:hAnsi="Arial" w:cs="Arial"/>
        <w:i/>
        <w:iCs/>
        <w:sz w:val="20"/>
        <w:szCs w:val="20"/>
      </w:rPr>
    </w:pPr>
  </w:p>
  <w:p w14:paraId="72B97354" w14:textId="6AE5AFE9" w:rsidR="003F0495" w:rsidRDefault="003F0495">
    <w:pPr>
      <w:pStyle w:val="Nagwek"/>
      <w:rPr>
        <w:rFonts w:ascii="Arial" w:hAnsi="Arial" w:cs="Arial"/>
        <w:i/>
        <w:iCs/>
        <w:sz w:val="20"/>
        <w:szCs w:val="20"/>
      </w:rPr>
    </w:pPr>
  </w:p>
  <w:p w14:paraId="6400B81B" w14:textId="77777777" w:rsidR="003F0495" w:rsidRPr="00D2739E" w:rsidRDefault="003F0495">
    <w:pPr>
      <w:pStyle w:val="Nagwek"/>
      <w:rPr>
        <w:rFonts w:ascii="Arial" w:hAnsi="Arial" w:cs="Arial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530D29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C93453"/>
    <w:multiLevelType w:val="hybridMultilevel"/>
    <w:tmpl w:val="EF948CF0"/>
    <w:lvl w:ilvl="0" w:tplc="94725F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FEBA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35110226">
    <w:abstractNumId w:val="4"/>
  </w:num>
  <w:num w:numId="2" w16cid:durableId="132062451">
    <w:abstractNumId w:val="1"/>
  </w:num>
  <w:num w:numId="3" w16cid:durableId="1166479770">
    <w:abstractNumId w:val="3"/>
  </w:num>
  <w:num w:numId="4" w16cid:durableId="334648943">
    <w:abstractNumId w:val="5"/>
  </w:num>
  <w:num w:numId="5" w16cid:durableId="316301477">
    <w:abstractNumId w:val="0"/>
  </w:num>
  <w:num w:numId="6" w16cid:durableId="31106562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040"/>
    <w:rsid w:val="0005664D"/>
    <w:rsid w:val="00077EBA"/>
    <w:rsid w:val="000A349D"/>
    <w:rsid w:val="001063D3"/>
    <w:rsid w:val="001129C0"/>
    <w:rsid w:val="00124654"/>
    <w:rsid w:val="00140C27"/>
    <w:rsid w:val="00193F60"/>
    <w:rsid w:val="001C7D84"/>
    <w:rsid w:val="001F1C13"/>
    <w:rsid w:val="00216425"/>
    <w:rsid w:val="002214DB"/>
    <w:rsid w:val="00237775"/>
    <w:rsid w:val="00253194"/>
    <w:rsid w:val="0026075A"/>
    <w:rsid w:val="002638C9"/>
    <w:rsid w:val="00267D1F"/>
    <w:rsid w:val="002A516E"/>
    <w:rsid w:val="002C23F2"/>
    <w:rsid w:val="002E612D"/>
    <w:rsid w:val="00367F75"/>
    <w:rsid w:val="003A37A9"/>
    <w:rsid w:val="003B769C"/>
    <w:rsid w:val="003C6E09"/>
    <w:rsid w:val="003E0201"/>
    <w:rsid w:val="003E5743"/>
    <w:rsid w:val="003F0495"/>
    <w:rsid w:val="004630C6"/>
    <w:rsid w:val="004846FC"/>
    <w:rsid w:val="00497AEE"/>
    <w:rsid w:val="004C59EC"/>
    <w:rsid w:val="004D4F17"/>
    <w:rsid w:val="004D5A42"/>
    <w:rsid w:val="004E4F1B"/>
    <w:rsid w:val="005056E1"/>
    <w:rsid w:val="00525EFF"/>
    <w:rsid w:val="005564F9"/>
    <w:rsid w:val="00563DC0"/>
    <w:rsid w:val="00574A9C"/>
    <w:rsid w:val="005844F6"/>
    <w:rsid w:val="005C55EF"/>
    <w:rsid w:val="005D13E3"/>
    <w:rsid w:val="005E7C80"/>
    <w:rsid w:val="005F6F5F"/>
    <w:rsid w:val="00640768"/>
    <w:rsid w:val="006522FA"/>
    <w:rsid w:val="006B63D6"/>
    <w:rsid w:val="006C641D"/>
    <w:rsid w:val="006D09E0"/>
    <w:rsid w:val="00794040"/>
    <w:rsid w:val="007D475B"/>
    <w:rsid w:val="007E331F"/>
    <w:rsid w:val="007F3E87"/>
    <w:rsid w:val="00814ACA"/>
    <w:rsid w:val="00860259"/>
    <w:rsid w:val="00890C48"/>
    <w:rsid w:val="008C3BC2"/>
    <w:rsid w:val="008C5531"/>
    <w:rsid w:val="008F22B4"/>
    <w:rsid w:val="00927960"/>
    <w:rsid w:val="009312B4"/>
    <w:rsid w:val="00932E17"/>
    <w:rsid w:val="009569B2"/>
    <w:rsid w:val="0097776D"/>
    <w:rsid w:val="00983D1D"/>
    <w:rsid w:val="00996C1A"/>
    <w:rsid w:val="009B316D"/>
    <w:rsid w:val="009D75A8"/>
    <w:rsid w:val="00A11E7F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29A4"/>
    <w:rsid w:val="00BC4F99"/>
    <w:rsid w:val="00BE474D"/>
    <w:rsid w:val="00C11FEF"/>
    <w:rsid w:val="00C22F7D"/>
    <w:rsid w:val="00C504E4"/>
    <w:rsid w:val="00C749A9"/>
    <w:rsid w:val="00C754AE"/>
    <w:rsid w:val="00C85374"/>
    <w:rsid w:val="00C92BE7"/>
    <w:rsid w:val="00CC7BE8"/>
    <w:rsid w:val="00CD759D"/>
    <w:rsid w:val="00CE1552"/>
    <w:rsid w:val="00CE3AE6"/>
    <w:rsid w:val="00CE451C"/>
    <w:rsid w:val="00D2739E"/>
    <w:rsid w:val="00D53370"/>
    <w:rsid w:val="00D554C7"/>
    <w:rsid w:val="00D5631A"/>
    <w:rsid w:val="00D613AB"/>
    <w:rsid w:val="00DA2A95"/>
    <w:rsid w:val="00DC336F"/>
    <w:rsid w:val="00E1735C"/>
    <w:rsid w:val="00E8792E"/>
    <w:rsid w:val="00EA28A0"/>
    <w:rsid w:val="00EA5286"/>
    <w:rsid w:val="00EB7584"/>
    <w:rsid w:val="00ED4154"/>
    <w:rsid w:val="00EF1FDB"/>
    <w:rsid w:val="00F134D5"/>
    <w:rsid w:val="00F21286"/>
    <w:rsid w:val="00F31EAC"/>
    <w:rsid w:val="00F7377B"/>
    <w:rsid w:val="00FA723B"/>
    <w:rsid w:val="00FB09C9"/>
    <w:rsid w:val="00FC151A"/>
    <w:rsid w:val="00FC1869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5974C84"/>
  <w15:chartTrackingRefBased/>
  <w15:docId w15:val="{B36C694D-EF49-4DED-89FA-76753AD7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EDE08-7AA7-4C22-95A8-C3570157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126</TotalTime>
  <Pages>5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cp:lastPrinted>2024-04-24T05:32:00Z</cp:lastPrinted>
  <dcterms:created xsi:type="dcterms:W3CDTF">2023-12-28T08:09:00Z</dcterms:created>
  <dcterms:modified xsi:type="dcterms:W3CDTF">2024-06-25T09:12:00Z</dcterms:modified>
</cp:coreProperties>
</file>