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E432E1" w14:textId="221F9842" w:rsidR="009262C7" w:rsidRPr="004E2582" w:rsidRDefault="003C7E49" w:rsidP="00DC24D9">
      <w:pPr>
        <w:spacing w:after="600" w:line="360" w:lineRule="auto"/>
        <w:jc w:val="right"/>
        <w:rPr>
          <w:rFonts w:ascii="Arial" w:hAnsi="Arial" w:cs="Arial"/>
          <w:sz w:val="24"/>
          <w:szCs w:val="24"/>
        </w:rPr>
      </w:pPr>
      <w:r w:rsidRPr="004E2582">
        <w:rPr>
          <w:rFonts w:ascii="Arial" w:hAnsi="Arial" w:cs="Arial"/>
          <w:sz w:val="24"/>
          <w:szCs w:val="24"/>
        </w:rPr>
        <w:t>Olecko</w:t>
      </w:r>
      <w:r w:rsidR="00CF7835" w:rsidRPr="004E2582">
        <w:rPr>
          <w:rFonts w:ascii="Arial" w:hAnsi="Arial" w:cs="Arial"/>
          <w:sz w:val="24"/>
          <w:szCs w:val="24"/>
        </w:rPr>
        <w:t xml:space="preserve"> dnia: </w:t>
      </w:r>
      <w:r w:rsidRPr="004E2582">
        <w:rPr>
          <w:rFonts w:ascii="Arial" w:hAnsi="Arial" w:cs="Arial"/>
          <w:sz w:val="24"/>
          <w:szCs w:val="24"/>
        </w:rPr>
        <w:t>202</w:t>
      </w:r>
      <w:r w:rsidR="00CE4CCA" w:rsidRPr="004E2582">
        <w:rPr>
          <w:rFonts w:ascii="Arial" w:hAnsi="Arial" w:cs="Arial"/>
          <w:sz w:val="24"/>
          <w:szCs w:val="24"/>
        </w:rPr>
        <w:t>4</w:t>
      </w:r>
      <w:r w:rsidRPr="004E2582">
        <w:rPr>
          <w:rFonts w:ascii="Arial" w:hAnsi="Arial" w:cs="Arial"/>
          <w:sz w:val="24"/>
          <w:szCs w:val="24"/>
        </w:rPr>
        <w:t>-</w:t>
      </w:r>
      <w:r w:rsidR="00CE4CCA" w:rsidRPr="004E2582">
        <w:rPr>
          <w:rFonts w:ascii="Arial" w:hAnsi="Arial" w:cs="Arial"/>
          <w:sz w:val="24"/>
          <w:szCs w:val="24"/>
        </w:rPr>
        <w:t>0</w:t>
      </w:r>
      <w:r w:rsidR="00210783">
        <w:rPr>
          <w:rFonts w:ascii="Arial" w:hAnsi="Arial" w:cs="Arial"/>
          <w:sz w:val="24"/>
          <w:szCs w:val="24"/>
        </w:rPr>
        <w:t>6</w:t>
      </w:r>
      <w:r w:rsidRPr="004E2582">
        <w:rPr>
          <w:rFonts w:ascii="Arial" w:hAnsi="Arial" w:cs="Arial"/>
          <w:sz w:val="24"/>
          <w:szCs w:val="24"/>
        </w:rPr>
        <w:t>-</w:t>
      </w:r>
      <w:r w:rsidR="00210783">
        <w:rPr>
          <w:rFonts w:ascii="Arial" w:hAnsi="Arial" w:cs="Arial"/>
          <w:sz w:val="24"/>
          <w:szCs w:val="24"/>
        </w:rPr>
        <w:t>26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CF7835" w:rsidRPr="004E2582" w14:paraId="56D0B724" w14:textId="77777777" w:rsidTr="000C1C6D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D468E5F" w14:textId="77777777" w:rsidR="00CF7835" w:rsidRPr="004E2582" w:rsidRDefault="00CF7835" w:rsidP="004E2582">
            <w:pPr>
              <w:keepNext/>
              <w:spacing w:before="240" w:after="240" w:line="360" w:lineRule="auto"/>
              <w:jc w:val="center"/>
              <w:outlineLvl w:val="0"/>
              <w:rPr>
                <w:rFonts w:ascii="Arial" w:hAnsi="Arial" w:cs="Arial"/>
                <w:b/>
                <w:spacing w:val="60"/>
                <w:kern w:val="28"/>
                <w:sz w:val="24"/>
                <w:szCs w:val="24"/>
              </w:rPr>
            </w:pPr>
            <w:r w:rsidRPr="004E2582">
              <w:rPr>
                <w:rFonts w:ascii="Arial" w:hAnsi="Arial" w:cs="Arial"/>
                <w:b/>
                <w:spacing w:val="20"/>
                <w:sz w:val="24"/>
                <w:szCs w:val="24"/>
              </w:rPr>
              <w:t>INFORMACJA Z OTWARCIA OFERT</w:t>
            </w:r>
          </w:p>
        </w:tc>
      </w:tr>
    </w:tbl>
    <w:p w14:paraId="6FABE1CA" w14:textId="53CB2C8C" w:rsidR="00CF7835" w:rsidRPr="004E2582" w:rsidRDefault="00CF7835" w:rsidP="004E2582">
      <w:pPr>
        <w:pStyle w:val="Nagwek"/>
        <w:tabs>
          <w:tab w:val="clear" w:pos="4536"/>
        </w:tabs>
        <w:spacing w:after="360" w:line="36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4E2582">
        <w:rPr>
          <w:rFonts w:ascii="Arial" w:hAnsi="Arial" w:cs="Arial"/>
          <w:sz w:val="24"/>
          <w:szCs w:val="24"/>
        </w:rPr>
        <w:t xml:space="preserve"> </w:t>
      </w:r>
      <w:r w:rsidRPr="004E2582">
        <w:rPr>
          <w:rFonts w:ascii="Arial" w:eastAsia="Calibri" w:hAnsi="Arial" w:cs="Arial"/>
          <w:sz w:val="24"/>
          <w:szCs w:val="24"/>
          <w:lang w:eastAsia="en-US"/>
        </w:rPr>
        <w:t xml:space="preserve">Dotyczy </w:t>
      </w:r>
      <w:r w:rsidRPr="004E2582">
        <w:rPr>
          <w:rFonts w:ascii="Arial" w:hAnsi="Arial" w:cs="Arial"/>
          <w:sz w:val="24"/>
          <w:szCs w:val="24"/>
        </w:rPr>
        <w:t>postępowania o udzielenie zamówienia publicznego</w:t>
      </w:r>
      <w:r w:rsidRPr="004E2582">
        <w:rPr>
          <w:rFonts w:ascii="Arial" w:eastAsia="Calibri" w:hAnsi="Arial" w:cs="Arial"/>
          <w:sz w:val="24"/>
          <w:szCs w:val="24"/>
          <w:lang w:eastAsia="en-US"/>
        </w:rPr>
        <w:t>: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2269"/>
        <w:gridCol w:w="6945"/>
      </w:tblGrid>
      <w:tr w:rsidR="00CF7835" w:rsidRPr="004E2582" w14:paraId="33CF3EDA" w14:textId="77777777" w:rsidTr="009262C7">
        <w:tc>
          <w:tcPr>
            <w:tcW w:w="2269" w:type="dxa"/>
            <w:shd w:val="clear" w:color="auto" w:fill="auto"/>
          </w:tcPr>
          <w:p w14:paraId="3002068F" w14:textId="77777777" w:rsidR="00CF7835" w:rsidRPr="004E2582" w:rsidRDefault="00CF7835" w:rsidP="004E2582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2582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6945" w:type="dxa"/>
            <w:shd w:val="clear" w:color="auto" w:fill="auto"/>
          </w:tcPr>
          <w:p w14:paraId="58C25F4F" w14:textId="3654265B" w:rsidR="00CF7835" w:rsidRPr="00210783" w:rsidRDefault="00210783" w:rsidP="00210783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10783">
              <w:rPr>
                <w:rFonts w:ascii="Arial" w:hAnsi="Arial" w:cs="Arial"/>
                <w:b/>
                <w:sz w:val="24"/>
                <w:szCs w:val="24"/>
              </w:rPr>
              <w:t xml:space="preserve">Dostawa artykułów żywnościowych na potrzeby żywienia pacjentów Samodzielnego Publicznego Zespołu Zakładów Opieki Długoterminowej w Olecku Kolonia w roku 2024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</w:t>
            </w:r>
            <w:r w:rsidRPr="00210783">
              <w:rPr>
                <w:rFonts w:ascii="Arial" w:hAnsi="Arial" w:cs="Arial"/>
                <w:b/>
                <w:sz w:val="24"/>
                <w:szCs w:val="24"/>
              </w:rPr>
              <w:t>i 2025</w:t>
            </w:r>
          </w:p>
        </w:tc>
      </w:tr>
      <w:tr w:rsidR="003C7E49" w:rsidRPr="004E2582" w14:paraId="1E3E5BEA" w14:textId="77777777" w:rsidTr="009262C7">
        <w:tc>
          <w:tcPr>
            <w:tcW w:w="2269" w:type="dxa"/>
            <w:shd w:val="clear" w:color="auto" w:fill="auto"/>
          </w:tcPr>
          <w:p w14:paraId="30AB1347" w14:textId="77777777" w:rsidR="003C7E49" w:rsidRPr="004E2582" w:rsidRDefault="003C7E49" w:rsidP="004E2582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E2582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6945" w:type="dxa"/>
            <w:shd w:val="clear" w:color="auto" w:fill="auto"/>
          </w:tcPr>
          <w:p w14:paraId="2E0F5BB8" w14:textId="1CAC785B" w:rsidR="003C7E49" w:rsidRPr="004E2582" w:rsidRDefault="00C24619" w:rsidP="004E2582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Hlk158616161"/>
            <w:r w:rsidRPr="004E2582">
              <w:rPr>
                <w:rFonts w:ascii="Arial" w:hAnsi="Arial" w:cs="Arial"/>
                <w:b/>
                <w:sz w:val="24"/>
                <w:szCs w:val="24"/>
              </w:rPr>
              <w:t>SPZZOD.EG.271.</w:t>
            </w:r>
            <w:r w:rsidR="00210783"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4E2582">
              <w:rPr>
                <w:rFonts w:ascii="Arial" w:hAnsi="Arial" w:cs="Arial"/>
                <w:b/>
                <w:sz w:val="24"/>
                <w:szCs w:val="24"/>
              </w:rPr>
              <w:t>.2024</w:t>
            </w:r>
            <w:bookmarkEnd w:id="0"/>
          </w:p>
        </w:tc>
      </w:tr>
    </w:tbl>
    <w:p w14:paraId="5958F114" w14:textId="77777777" w:rsidR="00D665F5" w:rsidRPr="004E2582" w:rsidRDefault="00D665F5" w:rsidP="004E2582">
      <w:pPr>
        <w:spacing w:before="48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E2582">
        <w:rPr>
          <w:rFonts w:ascii="Arial" w:hAnsi="Arial" w:cs="Arial"/>
          <w:sz w:val="24"/>
          <w:szCs w:val="24"/>
        </w:rPr>
        <w:t>Zamawiający, działając na podstawie art. 22</w:t>
      </w:r>
      <w:r w:rsidR="00601802" w:rsidRPr="004E2582">
        <w:rPr>
          <w:rFonts w:ascii="Arial" w:hAnsi="Arial" w:cs="Arial"/>
          <w:sz w:val="24"/>
          <w:szCs w:val="24"/>
        </w:rPr>
        <w:t>2</w:t>
      </w:r>
      <w:r w:rsidRPr="004E2582">
        <w:rPr>
          <w:rFonts w:ascii="Arial" w:hAnsi="Arial" w:cs="Arial"/>
          <w:sz w:val="24"/>
          <w:szCs w:val="24"/>
        </w:rPr>
        <w:t xml:space="preserve"> ust. 5 </w:t>
      </w:r>
      <w:r w:rsidRPr="004E2582">
        <w:rPr>
          <w:rFonts w:ascii="Arial" w:hAnsi="Arial" w:cs="Arial"/>
          <w:bCs/>
          <w:sz w:val="24"/>
          <w:szCs w:val="24"/>
        </w:rPr>
        <w:t>ustawy z dnia 11 września 2019r. Prawo zamówień publicznych</w:t>
      </w:r>
      <w:r w:rsidRPr="004E2582">
        <w:rPr>
          <w:rFonts w:ascii="Arial" w:hAnsi="Arial" w:cs="Arial"/>
          <w:sz w:val="24"/>
          <w:szCs w:val="24"/>
        </w:rPr>
        <w:t xml:space="preserve"> </w:t>
      </w:r>
      <w:r w:rsidR="003C7E49" w:rsidRPr="004E2582">
        <w:rPr>
          <w:rFonts w:ascii="Arial" w:hAnsi="Arial" w:cs="Arial"/>
          <w:sz w:val="24"/>
          <w:szCs w:val="24"/>
        </w:rPr>
        <w:t>(t.j. Dz. U. z 2023r. poz. 1605)</w:t>
      </w:r>
      <w:r w:rsidR="00490DC0" w:rsidRPr="004E2582">
        <w:rPr>
          <w:rFonts w:ascii="Arial" w:hAnsi="Arial" w:cs="Arial"/>
          <w:sz w:val="24"/>
          <w:szCs w:val="24"/>
        </w:rPr>
        <w:t xml:space="preserve"> </w:t>
      </w:r>
      <w:r w:rsidRPr="004E2582">
        <w:rPr>
          <w:rFonts w:ascii="Arial" w:hAnsi="Arial" w:cs="Arial"/>
          <w:sz w:val="24"/>
          <w:szCs w:val="24"/>
        </w:rPr>
        <w:t>udostępnia</w:t>
      </w:r>
      <w:r w:rsidR="00F95C33" w:rsidRPr="004E2582">
        <w:rPr>
          <w:rFonts w:ascii="Arial" w:hAnsi="Arial" w:cs="Arial"/>
          <w:sz w:val="24"/>
          <w:szCs w:val="24"/>
        </w:rPr>
        <w:t xml:space="preserve"> </w:t>
      </w:r>
      <w:r w:rsidR="004C7E9B" w:rsidRPr="004E2582">
        <w:rPr>
          <w:rFonts w:ascii="Arial" w:hAnsi="Arial" w:cs="Arial"/>
          <w:sz w:val="24"/>
          <w:szCs w:val="24"/>
        </w:rPr>
        <w:t>informacj</w:t>
      </w:r>
      <w:r w:rsidR="00577BC6" w:rsidRPr="004E2582">
        <w:rPr>
          <w:rFonts w:ascii="Arial" w:hAnsi="Arial" w:cs="Arial"/>
          <w:sz w:val="24"/>
          <w:szCs w:val="24"/>
        </w:rPr>
        <w:t>ę</w:t>
      </w:r>
      <w:r w:rsidR="00035488" w:rsidRPr="004E2582">
        <w:rPr>
          <w:rFonts w:ascii="Arial" w:hAnsi="Arial" w:cs="Arial"/>
          <w:sz w:val="24"/>
          <w:szCs w:val="24"/>
        </w:rPr>
        <w:t xml:space="preserve"> z otwarcia ofert</w:t>
      </w:r>
      <w:r w:rsidR="00577BC6" w:rsidRPr="004E2582">
        <w:rPr>
          <w:rFonts w:ascii="Arial" w:hAnsi="Arial" w:cs="Arial"/>
          <w:sz w:val="24"/>
          <w:szCs w:val="24"/>
        </w:rPr>
        <w:t>.</w:t>
      </w:r>
    </w:p>
    <w:p w14:paraId="44257AA3" w14:textId="7608F9E1" w:rsidR="00A80738" w:rsidRPr="004E2582" w:rsidRDefault="00D665F5" w:rsidP="004E2582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4E2582">
        <w:rPr>
          <w:rFonts w:ascii="Arial" w:hAnsi="Arial" w:cs="Arial"/>
          <w:sz w:val="24"/>
          <w:szCs w:val="24"/>
        </w:rPr>
        <w:t>Podczas otwarcia ofert, mającego miejsce</w:t>
      </w:r>
      <w:r w:rsidR="00FF4AB1" w:rsidRPr="004E2582">
        <w:rPr>
          <w:rFonts w:ascii="Arial" w:hAnsi="Arial" w:cs="Arial"/>
          <w:sz w:val="24"/>
          <w:szCs w:val="24"/>
        </w:rPr>
        <w:t xml:space="preserve"> w dniu </w:t>
      </w:r>
      <w:r w:rsidR="00210783">
        <w:rPr>
          <w:rFonts w:ascii="Arial" w:hAnsi="Arial" w:cs="Arial"/>
          <w:sz w:val="24"/>
          <w:szCs w:val="24"/>
        </w:rPr>
        <w:t>26</w:t>
      </w:r>
      <w:r w:rsidR="003C7E49" w:rsidRPr="004E2582">
        <w:rPr>
          <w:rFonts w:ascii="Arial" w:hAnsi="Arial" w:cs="Arial"/>
          <w:sz w:val="24"/>
          <w:szCs w:val="24"/>
        </w:rPr>
        <w:t>/</w:t>
      </w:r>
      <w:r w:rsidR="00CE4CCA" w:rsidRPr="004E2582">
        <w:rPr>
          <w:rFonts w:ascii="Arial" w:hAnsi="Arial" w:cs="Arial"/>
          <w:sz w:val="24"/>
          <w:szCs w:val="24"/>
        </w:rPr>
        <w:t>0</w:t>
      </w:r>
      <w:r w:rsidR="00210783">
        <w:rPr>
          <w:rFonts w:ascii="Arial" w:hAnsi="Arial" w:cs="Arial"/>
          <w:sz w:val="24"/>
          <w:szCs w:val="24"/>
        </w:rPr>
        <w:t>6</w:t>
      </w:r>
      <w:r w:rsidR="003C7E49" w:rsidRPr="004E2582">
        <w:rPr>
          <w:rFonts w:ascii="Arial" w:hAnsi="Arial" w:cs="Arial"/>
          <w:sz w:val="24"/>
          <w:szCs w:val="24"/>
        </w:rPr>
        <w:t>/202</w:t>
      </w:r>
      <w:r w:rsidR="00CE4CCA" w:rsidRPr="004E2582">
        <w:rPr>
          <w:rFonts w:ascii="Arial" w:hAnsi="Arial" w:cs="Arial"/>
          <w:sz w:val="24"/>
          <w:szCs w:val="24"/>
        </w:rPr>
        <w:t>4</w:t>
      </w:r>
      <w:r w:rsidR="000A2138" w:rsidRPr="004E2582">
        <w:rPr>
          <w:rFonts w:ascii="Arial" w:hAnsi="Arial" w:cs="Arial"/>
          <w:sz w:val="24"/>
          <w:szCs w:val="24"/>
        </w:rPr>
        <w:t>r.</w:t>
      </w:r>
      <w:r w:rsidR="00FF4AB1" w:rsidRPr="004E2582">
        <w:rPr>
          <w:rFonts w:ascii="Arial" w:hAnsi="Arial" w:cs="Arial"/>
          <w:sz w:val="24"/>
          <w:szCs w:val="24"/>
        </w:rPr>
        <w:t xml:space="preserve"> o godz. </w:t>
      </w:r>
      <w:r w:rsidR="003C7E49" w:rsidRPr="004E2582">
        <w:rPr>
          <w:rFonts w:ascii="Arial" w:hAnsi="Arial" w:cs="Arial"/>
          <w:sz w:val="24"/>
          <w:szCs w:val="24"/>
        </w:rPr>
        <w:t>10:00</w:t>
      </w:r>
      <w:r w:rsidRPr="004E2582">
        <w:rPr>
          <w:rFonts w:ascii="Arial" w:hAnsi="Arial" w:cs="Arial"/>
          <w:sz w:val="24"/>
          <w:szCs w:val="24"/>
        </w:rPr>
        <w:t>, otwarte zostały oferty następujących wykonawców: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276"/>
        <w:gridCol w:w="4536"/>
        <w:gridCol w:w="1984"/>
      </w:tblGrid>
      <w:tr w:rsidR="00C24619" w:rsidRPr="004E2582" w14:paraId="60E040F7" w14:textId="77777777" w:rsidTr="00994430">
        <w:tc>
          <w:tcPr>
            <w:tcW w:w="1276" w:type="dxa"/>
            <w:shd w:val="clear" w:color="auto" w:fill="F2F2F2"/>
            <w:vAlign w:val="center"/>
          </w:tcPr>
          <w:p w14:paraId="5FFE8036" w14:textId="77777777" w:rsidR="00C24619" w:rsidRPr="004E2582" w:rsidRDefault="00C24619" w:rsidP="004E2582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2582">
              <w:rPr>
                <w:rFonts w:ascii="Arial" w:hAnsi="Arial" w:cs="Arial"/>
                <w:sz w:val="24"/>
                <w:szCs w:val="24"/>
              </w:rPr>
              <w:t>Oferta nr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418973B4" w14:textId="77777777" w:rsidR="00C24619" w:rsidRPr="004E2582" w:rsidRDefault="00C24619" w:rsidP="004E2582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2582">
              <w:rPr>
                <w:rFonts w:ascii="Arial" w:hAnsi="Arial" w:cs="Arial"/>
                <w:sz w:val="24"/>
                <w:szCs w:val="24"/>
              </w:rPr>
              <w:t>Część nr</w:t>
            </w:r>
          </w:p>
        </w:tc>
        <w:tc>
          <w:tcPr>
            <w:tcW w:w="4536" w:type="dxa"/>
            <w:shd w:val="clear" w:color="auto" w:fill="F2F2F2"/>
            <w:vAlign w:val="center"/>
          </w:tcPr>
          <w:p w14:paraId="5128A34C" w14:textId="77777777" w:rsidR="00C24619" w:rsidRPr="004E2582" w:rsidRDefault="00C24619" w:rsidP="004E2582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2582">
              <w:rPr>
                <w:rFonts w:ascii="Arial" w:hAnsi="Arial" w:cs="Arial"/>
                <w:sz w:val="24"/>
                <w:szCs w:val="24"/>
              </w:rPr>
              <w:t>Nazwa i adres wykonawcy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1F0D6B76" w14:textId="77777777" w:rsidR="00C24619" w:rsidRPr="004E2582" w:rsidRDefault="00C24619" w:rsidP="004E2582">
            <w:pPr>
              <w:spacing w:before="120" w:after="12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E2582">
              <w:rPr>
                <w:rFonts w:ascii="Arial" w:hAnsi="Arial" w:cs="Arial"/>
                <w:sz w:val="24"/>
                <w:szCs w:val="24"/>
              </w:rPr>
              <w:t>Cena oferty</w:t>
            </w:r>
          </w:p>
        </w:tc>
      </w:tr>
      <w:tr w:rsidR="00C24619" w:rsidRPr="004E2582" w14:paraId="02212912" w14:textId="77777777" w:rsidTr="00994430">
        <w:tc>
          <w:tcPr>
            <w:tcW w:w="1276" w:type="dxa"/>
            <w:shd w:val="clear" w:color="auto" w:fill="auto"/>
            <w:vAlign w:val="center"/>
          </w:tcPr>
          <w:p w14:paraId="16293F4A" w14:textId="6B8CB22B" w:rsidR="00C24619" w:rsidRPr="004E2582" w:rsidRDefault="00F9020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6DC184" w14:textId="701B7666" w:rsidR="00C24619" w:rsidRPr="004E2582" w:rsidRDefault="00F9020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14:paraId="53C4F712" w14:textId="77777777" w:rsidR="00A45876" w:rsidRDefault="00F9020A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KARMELEK Paweł Surawski</w:t>
            </w:r>
          </w:p>
          <w:p w14:paraId="678FDAB2" w14:textId="2C24E06F" w:rsidR="00F9020A" w:rsidRPr="004E2582" w:rsidRDefault="00F9020A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Bahrkego 5, 19-300 Ełk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4C5C4F2" w14:textId="696E241E" w:rsidR="00C24619" w:rsidRPr="004E2582" w:rsidRDefault="00F9020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22 449,00 zł</w:t>
            </w:r>
          </w:p>
        </w:tc>
      </w:tr>
      <w:tr w:rsidR="00C24619" w:rsidRPr="004E2582" w14:paraId="1C466E7A" w14:textId="77777777" w:rsidTr="00994430">
        <w:tc>
          <w:tcPr>
            <w:tcW w:w="1276" w:type="dxa"/>
            <w:shd w:val="clear" w:color="auto" w:fill="auto"/>
            <w:vAlign w:val="center"/>
          </w:tcPr>
          <w:p w14:paraId="4D315102" w14:textId="1BBCB996" w:rsidR="00C24619" w:rsidRPr="004E2582" w:rsidRDefault="00A03EAD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FD9FC7" w14:textId="247ACBAA" w:rsidR="00C24619" w:rsidRPr="004E2582" w:rsidRDefault="00A03EAD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0A2D251A" w14:textId="77777777" w:rsidR="00A03EAD" w:rsidRDefault="00A03EAD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Aber Sp. z o.o. </w:t>
            </w:r>
          </w:p>
          <w:p w14:paraId="6A565B32" w14:textId="560E5770" w:rsidR="00C24619" w:rsidRPr="004E2582" w:rsidRDefault="00A03EAD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Sprzętowa 3, 10-467 Olsztyn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F572EC" w14:textId="35E5F1D0" w:rsidR="00C24619" w:rsidRPr="004E2582" w:rsidRDefault="00A03EAD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31 916,51 zł</w:t>
            </w:r>
          </w:p>
        </w:tc>
      </w:tr>
      <w:tr w:rsidR="00C24619" w:rsidRPr="004E2582" w14:paraId="02175644" w14:textId="77777777" w:rsidTr="00994430">
        <w:tc>
          <w:tcPr>
            <w:tcW w:w="1276" w:type="dxa"/>
            <w:shd w:val="clear" w:color="auto" w:fill="auto"/>
            <w:vAlign w:val="center"/>
          </w:tcPr>
          <w:p w14:paraId="5508EE46" w14:textId="2CC4F7C7" w:rsidR="00C24619" w:rsidRPr="004E2582" w:rsidRDefault="00767D3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A9D6DC" w14:textId="294C32D4" w:rsidR="00C24619" w:rsidRPr="004E2582" w:rsidRDefault="00767D3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3D9B5974" w14:textId="2A2968A8" w:rsidR="00C24619" w:rsidRDefault="00767D30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AKWEN Hurtownia Ryb                       Krystyna Grochulska</w:t>
            </w:r>
          </w:p>
          <w:p w14:paraId="3C629B0E" w14:textId="5E41B44F" w:rsidR="00767D30" w:rsidRPr="004E2582" w:rsidRDefault="00767D30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Tkacka 9, 15-689 Białystok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E33FE7" w14:textId="649FA4F8" w:rsidR="00C24619" w:rsidRPr="004E2582" w:rsidRDefault="00767D3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12 190,40 zł</w:t>
            </w:r>
          </w:p>
        </w:tc>
      </w:tr>
      <w:tr w:rsidR="00C24619" w:rsidRPr="004E2582" w14:paraId="6543B7BE" w14:textId="77777777" w:rsidTr="00994430">
        <w:tc>
          <w:tcPr>
            <w:tcW w:w="1276" w:type="dxa"/>
            <w:shd w:val="clear" w:color="auto" w:fill="auto"/>
            <w:vAlign w:val="center"/>
          </w:tcPr>
          <w:p w14:paraId="5CC39AB6" w14:textId="6A30275F" w:rsidR="00C24619" w:rsidRPr="004E2582" w:rsidRDefault="00AD4F9E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31BB2" w14:textId="3FAD2AE2" w:rsidR="00C24619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5F76903D" w14:textId="28DDDA26" w:rsidR="00C24619" w:rsidRDefault="00D258E8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IL-KAS Ilnicki Kasperek Spółka Jawna</w:t>
            </w:r>
          </w:p>
          <w:p w14:paraId="131A64DE" w14:textId="34EE93E9" w:rsidR="00D258E8" w:rsidRPr="004E2582" w:rsidRDefault="00D258E8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Moniuszki 13, 11-500 Giżycko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9C4D05" w14:textId="481E873C" w:rsidR="00C24619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36 266,90 zł</w:t>
            </w:r>
          </w:p>
        </w:tc>
      </w:tr>
      <w:tr w:rsidR="00AD4F9E" w:rsidRPr="004E2582" w14:paraId="3D601292" w14:textId="77777777" w:rsidTr="00994430">
        <w:tc>
          <w:tcPr>
            <w:tcW w:w="1276" w:type="dxa"/>
            <w:shd w:val="clear" w:color="auto" w:fill="auto"/>
            <w:vAlign w:val="center"/>
          </w:tcPr>
          <w:p w14:paraId="24D91352" w14:textId="29B53751" w:rsidR="00AD4F9E" w:rsidRDefault="00AD4F9E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C6EAC9" w14:textId="5636E123" w:rsidR="00AD4F9E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42683FC7" w14:textId="77777777" w:rsidR="00D258E8" w:rsidRDefault="00D258E8" w:rsidP="00D258E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IL-KAS Ilnicki Kasperek Spółka Jawna</w:t>
            </w:r>
          </w:p>
          <w:p w14:paraId="0829EB21" w14:textId="34639714" w:rsidR="00AD4F9E" w:rsidRPr="004E2582" w:rsidRDefault="00D258E8" w:rsidP="00D258E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Moniuszki 13, 11-500 Giżycko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2DF6C0" w14:textId="145B24A7" w:rsidR="00AD4F9E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13 733,50 zł</w:t>
            </w:r>
          </w:p>
        </w:tc>
      </w:tr>
      <w:tr w:rsidR="00AD4F9E" w:rsidRPr="004E2582" w14:paraId="0989FC7E" w14:textId="77777777" w:rsidTr="00994430">
        <w:tc>
          <w:tcPr>
            <w:tcW w:w="1276" w:type="dxa"/>
            <w:shd w:val="clear" w:color="auto" w:fill="auto"/>
            <w:vAlign w:val="center"/>
          </w:tcPr>
          <w:p w14:paraId="5A62A73D" w14:textId="0DA83003" w:rsidR="00AD4F9E" w:rsidRDefault="00AD4F9E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B6B644" w14:textId="0799E766" w:rsidR="00AD4F9E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6BA79AC7" w14:textId="77777777" w:rsidR="00D258E8" w:rsidRDefault="00D258E8" w:rsidP="00D258E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IL-KAS Ilnicki Kasperek Spółka Jawna</w:t>
            </w:r>
          </w:p>
          <w:p w14:paraId="1D7AFFC9" w14:textId="17E9AD32" w:rsidR="00AD4F9E" w:rsidRPr="004E2582" w:rsidRDefault="00D258E8" w:rsidP="00D258E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Moniuszki 13, 11-500 Giżycko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B37486" w14:textId="4B481B81" w:rsidR="00AD4F9E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16 471,70 zł</w:t>
            </w:r>
          </w:p>
        </w:tc>
      </w:tr>
      <w:tr w:rsidR="00AD4F9E" w:rsidRPr="004E2582" w14:paraId="62D8EA94" w14:textId="77777777" w:rsidTr="00994430">
        <w:tc>
          <w:tcPr>
            <w:tcW w:w="1276" w:type="dxa"/>
            <w:shd w:val="clear" w:color="auto" w:fill="auto"/>
            <w:vAlign w:val="center"/>
          </w:tcPr>
          <w:p w14:paraId="0A9F39D4" w14:textId="36AC2C5F" w:rsidR="00AD4F9E" w:rsidRDefault="00AD4F9E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7A25ED" w14:textId="2853FD68" w:rsidR="00AD4F9E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7AA61607" w14:textId="77777777" w:rsidR="00D258E8" w:rsidRDefault="00D258E8" w:rsidP="00D258E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IL-KAS Ilnicki Kasperek Spółka Jawna</w:t>
            </w:r>
          </w:p>
          <w:p w14:paraId="7E0DB981" w14:textId="50A7F397" w:rsidR="00AD4F9E" w:rsidRPr="004E2582" w:rsidRDefault="00D258E8" w:rsidP="00D258E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Moniuszki 13, 11-500 Giżycko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9283D8" w14:textId="2FC1958A" w:rsidR="00AD4F9E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6 800,00 zł</w:t>
            </w:r>
          </w:p>
        </w:tc>
      </w:tr>
      <w:tr w:rsidR="00AD4F9E" w:rsidRPr="004E2582" w14:paraId="084C551B" w14:textId="77777777" w:rsidTr="00994430">
        <w:tc>
          <w:tcPr>
            <w:tcW w:w="1276" w:type="dxa"/>
            <w:shd w:val="clear" w:color="auto" w:fill="auto"/>
            <w:vAlign w:val="center"/>
          </w:tcPr>
          <w:p w14:paraId="6D61F229" w14:textId="73699292" w:rsidR="00AD4F9E" w:rsidRDefault="00AD4F9E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940FEB" w14:textId="3092A97F" w:rsidR="00AD4F9E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62B7AE75" w14:textId="77777777" w:rsidR="00D258E8" w:rsidRDefault="00D258E8" w:rsidP="00D258E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IL-KAS Ilnicki Kasperek Spółka Jawna</w:t>
            </w:r>
          </w:p>
          <w:p w14:paraId="0833A27C" w14:textId="3BAC9905" w:rsidR="00AD4F9E" w:rsidRPr="004E2582" w:rsidRDefault="00D258E8" w:rsidP="00D258E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Moniuszki 13, 11-500 Giżycko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ED290B" w14:textId="0265BDA1" w:rsidR="00AD4F9E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35 337,79 zł</w:t>
            </w:r>
          </w:p>
        </w:tc>
      </w:tr>
      <w:tr w:rsidR="00C24619" w:rsidRPr="004E2582" w14:paraId="5F6FF694" w14:textId="77777777" w:rsidTr="00994430">
        <w:tc>
          <w:tcPr>
            <w:tcW w:w="1276" w:type="dxa"/>
            <w:shd w:val="clear" w:color="auto" w:fill="auto"/>
            <w:vAlign w:val="center"/>
          </w:tcPr>
          <w:p w14:paraId="1C618D54" w14:textId="01EE1263" w:rsidR="00C24619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77992B" w14:textId="6E4C588D" w:rsidR="00C24619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33C19F80" w14:textId="77777777" w:rsidR="00D258E8" w:rsidRDefault="00D258E8" w:rsidP="00D258E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IL-KAS Ilnicki Kasperek Spółka Jawna</w:t>
            </w:r>
          </w:p>
          <w:p w14:paraId="383BF5AA" w14:textId="2610CD84" w:rsidR="00C24619" w:rsidRPr="004E2582" w:rsidRDefault="00D258E8" w:rsidP="00D258E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Moniuszki 13, 11-500 Giżycko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4C5BF0" w14:textId="69ACA502" w:rsidR="00C24619" w:rsidRPr="004E2582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13 536,50 zł</w:t>
            </w:r>
          </w:p>
        </w:tc>
      </w:tr>
      <w:tr w:rsidR="00960E46" w:rsidRPr="004E2582" w14:paraId="6F439424" w14:textId="77777777" w:rsidTr="00994430">
        <w:tc>
          <w:tcPr>
            <w:tcW w:w="1276" w:type="dxa"/>
            <w:shd w:val="clear" w:color="auto" w:fill="auto"/>
            <w:vAlign w:val="center"/>
          </w:tcPr>
          <w:p w14:paraId="25B22775" w14:textId="3B522E26" w:rsidR="00960E46" w:rsidRDefault="00DF710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A07DC2" w14:textId="4256903E" w:rsidR="00960E46" w:rsidRDefault="00DF710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14:paraId="76A4FC9B" w14:textId="77777777" w:rsidR="00960E46" w:rsidRDefault="00DF7108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Okręgowa Spółdzielnia Mleczarska</w:t>
            </w:r>
          </w:p>
          <w:p w14:paraId="2E05558B" w14:textId="705217AD" w:rsidR="00DF7108" w:rsidRPr="004E2582" w:rsidRDefault="00DF7108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Wojska Polskiego 10, 19-400 Olecko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DAF75B6" w14:textId="1F488A59" w:rsidR="00960E46" w:rsidRDefault="00DF710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25 301,50 zł</w:t>
            </w:r>
          </w:p>
        </w:tc>
      </w:tr>
      <w:tr w:rsidR="00DF7108" w:rsidRPr="004E2582" w14:paraId="42A2A89A" w14:textId="77777777" w:rsidTr="00994430">
        <w:tc>
          <w:tcPr>
            <w:tcW w:w="1276" w:type="dxa"/>
            <w:shd w:val="clear" w:color="auto" w:fill="auto"/>
            <w:vAlign w:val="center"/>
          </w:tcPr>
          <w:p w14:paraId="2AC53164" w14:textId="752AEC7E" w:rsidR="00DF7108" w:rsidRDefault="00DF710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048199" w14:textId="54791B3A" w:rsidR="00DF7108" w:rsidRDefault="00DF710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48A2AF83" w14:textId="77777777" w:rsidR="00DF7108" w:rsidRDefault="00DF7108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 Sp. z o.o.</w:t>
            </w:r>
          </w:p>
          <w:p w14:paraId="49ECB43B" w14:textId="347617C6" w:rsidR="00DF7108" w:rsidRDefault="00DF7108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Tartaczna 3, 26-600 Radom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CB199F" w14:textId="72DB3A0F" w:rsidR="00DF7108" w:rsidRDefault="00DF710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13 989,15 zł</w:t>
            </w:r>
          </w:p>
        </w:tc>
      </w:tr>
      <w:tr w:rsidR="00DF7108" w:rsidRPr="004E2582" w14:paraId="4425EE6B" w14:textId="77777777" w:rsidTr="00994430">
        <w:tc>
          <w:tcPr>
            <w:tcW w:w="1276" w:type="dxa"/>
            <w:shd w:val="clear" w:color="auto" w:fill="auto"/>
            <w:vAlign w:val="center"/>
          </w:tcPr>
          <w:p w14:paraId="6F5513D5" w14:textId="7E38649F" w:rsidR="00DF7108" w:rsidRDefault="00DF710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E6C83E" w14:textId="45165676" w:rsidR="00DF7108" w:rsidRDefault="00DF710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0906E52C" w14:textId="77777777" w:rsidR="00DF7108" w:rsidRDefault="00DF7108" w:rsidP="00DF710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 Sp. z o.o.</w:t>
            </w:r>
          </w:p>
          <w:p w14:paraId="099CC1BA" w14:textId="68928C31" w:rsidR="00DF7108" w:rsidRDefault="00DF7108" w:rsidP="00DF7108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Tartaczna 3, 26-600 Radom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C0AFD2" w14:textId="78A24C7E" w:rsidR="00DF7108" w:rsidRDefault="00DF710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18 045,09 zł</w:t>
            </w:r>
          </w:p>
        </w:tc>
      </w:tr>
      <w:tr w:rsidR="00960E46" w:rsidRPr="004E2582" w14:paraId="7CB690D5" w14:textId="77777777" w:rsidTr="00994430">
        <w:tc>
          <w:tcPr>
            <w:tcW w:w="1276" w:type="dxa"/>
            <w:shd w:val="clear" w:color="auto" w:fill="auto"/>
            <w:vAlign w:val="center"/>
          </w:tcPr>
          <w:p w14:paraId="6F97CCEC" w14:textId="60C499DC" w:rsidR="00960E46" w:rsidRDefault="00767D3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9D65DB" w14:textId="12D7A275" w:rsidR="00960E46" w:rsidRDefault="00767D3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7F7FE9BE" w14:textId="77777777" w:rsidR="00960E46" w:rsidRDefault="00767D30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NEPTUN Włodzimierz Grochulski</w:t>
            </w:r>
          </w:p>
          <w:p w14:paraId="0A596099" w14:textId="44A08F96" w:rsidR="00767D30" w:rsidRDefault="00767D30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Zachodnia 24/21, 15-345 Białystok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DB7F7D" w14:textId="24D8C942" w:rsidR="00960E46" w:rsidRDefault="00767D3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14 919,15 zł</w:t>
            </w:r>
          </w:p>
        </w:tc>
      </w:tr>
      <w:tr w:rsidR="00767D30" w:rsidRPr="004E2582" w14:paraId="15885EB2" w14:textId="77777777" w:rsidTr="00994430">
        <w:tc>
          <w:tcPr>
            <w:tcW w:w="1276" w:type="dxa"/>
            <w:shd w:val="clear" w:color="auto" w:fill="auto"/>
            <w:vAlign w:val="center"/>
          </w:tcPr>
          <w:p w14:paraId="5BD015A2" w14:textId="2BA59700" w:rsidR="00767D30" w:rsidRDefault="00767D3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DAC2AA" w14:textId="0A9EA7A8" w:rsidR="00767D30" w:rsidRDefault="00767D3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098886A0" w14:textId="77777777" w:rsidR="00767D30" w:rsidRDefault="00767D30" w:rsidP="00767D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NEPTUN Włodzimierz Grochulski</w:t>
            </w:r>
          </w:p>
          <w:p w14:paraId="5B6AD34A" w14:textId="55A16C4F" w:rsidR="00767D30" w:rsidRDefault="00767D30" w:rsidP="00767D3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Zachodnia 24/21, 15-345 Białystok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38AE6D" w14:textId="2D66C31A" w:rsidR="00767D30" w:rsidRDefault="00767D3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48 433,82 zł</w:t>
            </w:r>
          </w:p>
        </w:tc>
      </w:tr>
      <w:tr w:rsidR="00210783" w:rsidRPr="004E2582" w14:paraId="2569B5D2" w14:textId="77777777" w:rsidTr="00994430">
        <w:tc>
          <w:tcPr>
            <w:tcW w:w="1276" w:type="dxa"/>
            <w:shd w:val="clear" w:color="auto" w:fill="auto"/>
            <w:vAlign w:val="center"/>
          </w:tcPr>
          <w:p w14:paraId="19B3ED94" w14:textId="5D5F1848" w:rsidR="00210783" w:rsidRDefault="00D51A1F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AE08A1" w14:textId="63FDB90B" w:rsidR="00210783" w:rsidRDefault="00D51A1F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14:paraId="0381BF9C" w14:textId="6E8C815F" w:rsidR="00210783" w:rsidRDefault="00D51A1F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Piekarnia  „KAJZERKA” s.c. Sławomir Przemielewski, Grzegorz Kułak</w:t>
            </w:r>
          </w:p>
          <w:p w14:paraId="7D8DD55C" w14:textId="7007AC2E" w:rsidR="00D51A1F" w:rsidRDefault="00D51A1F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Rynek 3A, 16-423 Bakałarzewo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3F3890" w14:textId="4EA1B131" w:rsidR="00210783" w:rsidRDefault="00D51A1F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24 932,25 zł</w:t>
            </w:r>
          </w:p>
        </w:tc>
      </w:tr>
      <w:tr w:rsidR="00210783" w:rsidRPr="004E2582" w14:paraId="17F8A3F8" w14:textId="77777777" w:rsidTr="00994430">
        <w:tc>
          <w:tcPr>
            <w:tcW w:w="1276" w:type="dxa"/>
            <w:shd w:val="clear" w:color="auto" w:fill="auto"/>
            <w:vAlign w:val="center"/>
          </w:tcPr>
          <w:p w14:paraId="1C3FD140" w14:textId="1F43213C" w:rsidR="00210783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4B442A" w14:textId="12E899BD" w:rsidR="00210783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30FD6770" w14:textId="77777777" w:rsidR="00210783" w:rsidRDefault="00901360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PAKROM S.J. Danuta i Jerzy Romejko</w:t>
            </w:r>
          </w:p>
          <w:p w14:paraId="7D82D6C5" w14:textId="769CF29A" w:rsidR="00901360" w:rsidRDefault="00901360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Suwalska 25, 11-500 Giżycko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F7649C4" w14:textId="50FCF2FC" w:rsidR="00210783" w:rsidRDefault="00D258E8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  <w:r w:rsidR="00901360">
              <w:rPr>
                <w:rFonts w:ascii="Arial" w:hAnsi="Arial" w:cs="Arial"/>
                <w:sz w:val="24"/>
                <w:szCs w:val="24"/>
              </w:rPr>
              <w:t> 264,37 zł</w:t>
            </w:r>
          </w:p>
        </w:tc>
      </w:tr>
      <w:tr w:rsidR="0049248A" w:rsidRPr="004E2582" w14:paraId="1266B1FC" w14:textId="77777777" w:rsidTr="00994430">
        <w:tc>
          <w:tcPr>
            <w:tcW w:w="1276" w:type="dxa"/>
            <w:shd w:val="clear" w:color="auto" w:fill="auto"/>
            <w:vAlign w:val="center"/>
          </w:tcPr>
          <w:p w14:paraId="3E428118" w14:textId="60B9BBB0" w:rsidR="0049248A" w:rsidRDefault="008D07E3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5F49DE" w14:textId="0F79F4D2" w:rsidR="0049248A" w:rsidRDefault="008D07E3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1C963E58" w14:textId="77777777" w:rsidR="0049248A" w:rsidRDefault="008D07E3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Przedsiębiorstwo Handlowo – Usługowe „Piko” Piotr Kowalewski</w:t>
            </w:r>
          </w:p>
          <w:p w14:paraId="1AA17C74" w14:textId="4A5C7B0C" w:rsidR="008D07E3" w:rsidRDefault="008D07E3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Waryńskiego 41, 16-400 Suwałki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302776" w14:textId="566583B1" w:rsidR="0049248A" w:rsidRDefault="008D07E3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43 716,54 zł</w:t>
            </w:r>
          </w:p>
        </w:tc>
      </w:tr>
      <w:tr w:rsidR="0049248A" w:rsidRPr="004E2582" w14:paraId="164EE0C6" w14:textId="77777777" w:rsidTr="00994430">
        <w:tc>
          <w:tcPr>
            <w:tcW w:w="1276" w:type="dxa"/>
            <w:shd w:val="clear" w:color="auto" w:fill="auto"/>
            <w:vAlign w:val="center"/>
          </w:tcPr>
          <w:p w14:paraId="6B3F3CB8" w14:textId="44A745EC" w:rsidR="0049248A" w:rsidRDefault="00513F1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09615E" w14:textId="603254C9" w:rsidR="0049248A" w:rsidRDefault="00513F1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5EE09A60" w14:textId="77777777" w:rsidR="0049248A" w:rsidRDefault="00513F10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„ALWA” Hurtownia owoców, warzyw i art. spożywczych Ewa Zyskowska</w:t>
            </w:r>
          </w:p>
          <w:p w14:paraId="26E93D2D" w14:textId="34195BD9" w:rsidR="00513F10" w:rsidRDefault="00513F10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Sikorskiego 19, 19-300 Ełk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DC9BB9" w14:textId="180CE2DB" w:rsidR="0049248A" w:rsidRDefault="00513F1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6 930,00 zł</w:t>
            </w:r>
          </w:p>
        </w:tc>
      </w:tr>
      <w:tr w:rsidR="00513F10" w:rsidRPr="004E2582" w14:paraId="1E473DF3" w14:textId="77777777" w:rsidTr="00994430">
        <w:tc>
          <w:tcPr>
            <w:tcW w:w="1276" w:type="dxa"/>
            <w:shd w:val="clear" w:color="auto" w:fill="auto"/>
            <w:vAlign w:val="center"/>
          </w:tcPr>
          <w:p w14:paraId="193BB2D9" w14:textId="5CC71D3C" w:rsidR="00513F10" w:rsidRDefault="00513F1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48E7C8" w14:textId="2E204422" w:rsidR="00513F10" w:rsidRDefault="00513F1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14:paraId="4FBAEAAE" w14:textId="77777777" w:rsidR="00513F10" w:rsidRDefault="00513F10" w:rsidP="00513F1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„ALWA” Hurtownia owoców, warzyw i art. spożywczych Ewa Zyskowska</w:t>
            </w:r>
          </w:p>
          <w:p w14:paraId="61F098EE" w14:textId="50C9E8C1" w:rsidR="00513F10" w:rsidRDefault="00513F10" w:rsidP="00513F1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Sikorskiego 19, 19-300 Ełk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27C1EB" w14:textId="3EFF8819" w:rsidR="00513F10" w:rsidRDefault="00513F1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41 947,61 zł</w:t>
            </w:r>
          </w:p>
        </w:tc>
      </w:tr>
      <w:tr w:rsidR="0049248A" w:rsidRPr="004E2582" w14:paraId="72C5409A" w14:textId="77777777" w:rsidTr="00994430">
        <w:tc>
          <w:tcPr>
            <w:tcW w:w="1276" w:type="dxa"/>
            <w:shd w:val="clear" w:color="auto" w:fill="auto"/>
            <w:vAlign w:val="center"/>
          </w:tcPr>
          <w:p w14:paraId="53C198B4" w14:textId="4BB8B06B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0C18CB" w14:textId="1012A81D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144AA20D" w14:textId="77777777" w:rsidR="0049248A" w:rsidRDefault="0049248A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Mona-Kontra Sp. z o.o.</w:t>
            </w:r>
          </w:p>
          <w:p w14:paraId="7C1FF0B2" w14:textId="678FBB55" w:rsidR="0049248A" w:rsidRDefault="0049248A" w:rsidP="00960E4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Majora Hubala 6, 16-400 Suwałki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61CB68" w14:textId="3EC2C574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19 827,70 zł</w:t>
            </w:r>
          </w:p>
        </w:tc>
      </w:tr>
      <w:tr w:rsidR="0049248A" w:rsidRPr="004E2582" w14:paraId="528E7DBB" w14:textId="77777777" w:rsidTr="00994430">
        <w:tc>
          <w:tcPr>
            <w:tcW w:w="1276" w:type="dxa"/>
            <w:shd w:val="clear" w:color="auto" w:fill="auto"/>
            <w:vAlign w:val="center"/>
          </w:tcPr>
          <w:p w14:paraId="431ED668" w14:textId="1A40D880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141E1D" w14:textId="191603DE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56A75A37" w14:textId="77777777" w:rsidR="0049248A" w:rsidRDefault="0049248A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Mona-Kontra Sp. z o.o.</w:t>
            </w:r>
          </w:p>
          <w:p w14:paraId="4BD3F934" w14:textId="6D3CC552" w:rsidR="0049248A" w:rsidRDefault="0049248A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Majora Hubala 6, 16-400 Suwałki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0C2259" w14:textId="0565A080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20 195,80 zł</w:t>
            </w:r>
          </w:p>
        </w:tc>
      </w:tr>
      <w:tr w:rsidR="0049248A" w:rsidRPr="004E2582" w14:paraId="3C1F553E" w14:textId="77777777" w:rsidTr="00994430">
        <w:tc>
          <w:tcPr>
            <w:tcW w:w="1276" w:type="dxa"/>
            <w:shd w:val="clear" w:color="auto" w:fill="auto"/>
            <w:vAlign w:val="center"/>
          </w:tcPr>
          <w:p w14:paraId="1C62CD46" w14:textId="58E736F4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69ACE8" w14:textId="7C9F150A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4F6AD6B8" w14:textId="77777777" w:rsidR="0049248A" w:rsidRDefault="0049248A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Mona-Kontra Sp. z o.o.</w:t>
            </w:r>
          </w:p>
          <w:p w14:paraId="121AF5C8" w14:textId="50BC3B77" w:rsidR="0049248A" w:rsidRDefault="0049248A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Majora Hubala 6, 16-400 Suwałki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53C7A8" w14:textId="1AA39635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6 300,00 zł</w:t>
            </w:r>
          </w:p>
        </w:tc>
      </w:tr>
      <w:tr w:rsidR="0049248A" w:rsidRPr="004E2582" w14:paraId="6E1F1DCE" w14:textId="77777777" w:rsidTr="00994430">
        <w:tc>
          <w:tcPr>
            <w:tcW w:w="1276" w:type="dxa"/>
            <w:shd w:val="clear" w:color="auto" w:fill="auto"/>
            <w:vAlign w:val="center"/>
          </w:tcPr>
          <w:p w14:paraId="3C99D555" w14:textId="1C13A9E9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99F624" w14:textId="0BCA3D98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60423047" w14:textId="77777777" w:rsidR="0049248A" w:rsidRDefault="0049248A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Mona-Kontra Sp. z o.o.</w:t>
            </w:r>
          </w:p>
          <w:p w14:paraId="5184C23B" w14:textId="6642EAC8" w:rsidR="0049248A" w:rsidRDefault="0049248A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Majora Hubala 6, 16-400 Suwałki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D1C34B6" w14:textId="68C770C5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36 650,85 zł</w:t>
            </w:r>
          </w:p>
        </w:tc>
      </w:tr>
      <w:tr w:rsidR="0049248A" w:rsidRPr="004E2582" w14:paraId="6FD0E7B1" w14:textId="77777777" w:rsidTr="00994430">
        <w:tc>
          <w:tcPr>
            <w:tcW w:w="1276" w:type="dxa"/>
            <w:shd w:val="clear" w:color="auto" w:fill="auto"/>
            <w:vAlign w:val="center"/>
          </w:tcPr>
          <w:p w14:paraId="1CBA68E2" w14:textId="349EBB92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5669EA" w14:textId="3C5562F8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3035F670" w14:textId="77777777" w:rsidR="0049248A" w:rsidRDefault="0049248A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Mona-Kontra Sp. z o.o.</w:t>
            </w:r>
          </w:p>
          <w:p w14:paraId="2C29F83F" w14:textId="213C033A" w:rsidR="0049248A" w:rsidRDefault="0049248A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Majora Hubala 6, 16-400 Suwałki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25523D" w14:textId="3DFA1ACE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17 040,50 zł</w:t>
            </w:r>
          </w:p>
        </w:tc>
      </w:tr>
      <w:tr w:rsidR="0049248A" w:rsidRPr="004E2582" w14:paraId="4DB88D23" w14:textId="77777777" w:rsidTr="00994430">
        <w:tc>
          <w:tcPr>
            <w:tcW w:w="1276" w:type="dxa"/>
            <w:shd w:val="clear" w:color="auto" w:fill="auto"/>
            <w:vAlign w:val="center"/>
          </w:tcPr>
          <w:p w14:paraId="07A3C8D3" w14:textId="22910000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5BFCAD" w14:textId="3C0B6530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14:paraId="16548810" w14:textId="77777777" w:rsidR="0049248A" w:rsidRDefault="0049248A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Mona-Kontra Sp. z o.o.</w:t>
            </w:r>
          </w:p>
          <w:p w14:paraId="30F95144" w14:textId="43F485EF" w:rsidR="0049248A" w:rsidRDefault="0049248A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Majora Hubala 6, 16-400 Suwałki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AF5E10" w14:textId="1A08FDBE" w:rsidR="0049248A" w:rsidRDefault="0049248A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29 643,25 zł</w:t>
            </w:r>
          </w:p>
        </w:tc>
      </w:tr>
      <w:tr w:rsidR="00D51A1F" w:rsidRPr="004E2582" w14:paraId="69E49404" w14:textId="77777777" w:rsidTr="00994430">
        <w:tc>
          <w:tcPr>
            <w:tcW w:w="1276" w:type="dxa"/>
            <w:shd w:val="clear" w:color="auto" w:fill="auto"/>
            <w:vAlign w:val="center"/>
          </w:tcPr>
          <w:p w14:paraId="5E539E1B" w14:textId="426C8B87" w:rsidR="00D51A1F" w:rsidRDefault="00D51A1F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E54AF9" w14:textId="59318A11" w:rsidR="00D51A1F" w:rsidRDefault="00D51A1F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059147CD" w14:textId="77777777" w:rsidR="00D51A1F" w:rsidRDefault="00D51A1F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Hurtownia Warzyw i Owoców GALA Anna Stefanowska</w:t>
            </w:r>
          </w:p>
          <w:p w14:paraId="1F7A1225" w14:textId="54227132" w:rsidR="00D51A1F" w:rsidRDefault="00D51A1F" w:rsidP="0049248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Szkolna 8C, 16-400 Suwałki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16C732" w14:textId="3FA66D83" w:rsidR="00D51A1F" w:rsidRDefault="00D51A1F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5 300,00 zł</w:t>
            </w:r>
          </w:p>
        </w:tc>
      </w:tr>
      <w:tr w:rsidR="00D51A1F" w:rsidRPr="004E2582" w14:paraId="6BE79D10" w14:textId="77777777" w:rsidTr="00994430">
        <w:tc>
          <w:tcPr>
            <w:tcW w:w="1276" w:type="dxa"/>
            <w:shd w:val="clear" w:color="auto" w:fill="auto"/>
            <w:vAlign w:val="center"/>
          </w:tcPr>
          <w:p w14:paraId="28444FF3" w14:textId="1275EAD3" w:rsidR="00D51A1F" w:rsidRDefault="00D51A1F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BBD8C5" w14:textId="50BE4B5C" w:rsidR="00D51A1F" w:rsidRDefault="00D51A1F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14:paraId="4707E7A5" w14:textId="77777777" w:rsidR="00D51A1F" w:rsidRDefault="00D51A1F" w:rsidP="00D51A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Hurtownia Warzyw i Owoców GALA Anna Stefanowska</w:t>
            </w:r>
          </w:p>
          <w:p w14:paraId="4477DFF3" w14:textId="154E720C" w:rsidR="00D51A1F" w:rsidRDefault="00D51A1F" w:rsidP="00D51A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Szkolna 8C, 16-400 Suwałki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D733B6" w14:textId="7B1DFCAB" w:rsidR="00D51A1F" w:rsidRDefault="00D51A1F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64 535,20 zł</w:t>
            </w:r>
          </w:p>
        </w:tc>
      </w:tr>
      <w:tr w:rsidR="00345550" w:rsidRPr="004E2582" w14:paraId="6792F8DF" w14:textId="77777777" w:rsidTr="00994430">
        <w:tc>
          <w:tcPr>
            <w:tcW w:w="1276" w:type="dxa"/>
            <w:shd w:val="clear" w:color="auto" w:fill="auto"/>
            <w:vAlign w:val="center"/>
          </w:tcPr>
          <w:p w14:paraId="19E15B3A" w14:textId="3850FDAC" w:rsidR="00345550" w:rsidRDefault="0034555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7571E5" w14:textId="2500DACC" w:rsidR="00345550" w:rsidRDefault="0034555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3A14E0E1" w14:textId="77777777" w:rsidR="00345550" w:rsidRDefault="00345550" w:rsidP="00D51A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Spółdzielnia Obrotu Towarowego Przemysłu Mleczarskiego</w:t>
            </w:r>
          </w:p>
          <w:p w14:paraId="359F5661" w14:textId="3D9C01E1" w:rsidR="00345550" w:rsidRDefault="00345550" w:rsidP="00D51A1F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Handlowa 4</w:t>
            </w:r>
            <w:r>
              <w:rPr>
                <w:rFonts w:ascii="Arial" w:hAnsi="Arial" w:cs="Arial"/>
                <w:sz w:val="24"/>
                <w:szCs w:val="24"/>
              </w:rPr>
              <w:t>, 15-399 Białystok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C18834" w14:textId="0448AFA8" w:rsidR="00345550" w:rsidRDefault="0034555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7 400,00 zł</w:t>
            </w:r>
          </w:p>
        </w:tc>
      </w:tr>
      <w:tr w:rsidR="00345550" w:rsidRPr="004E2582" w14:paraId="1C0E7F5A" w14:textId="77777777" w:rsidTr="00994430">
        <w:tc>
          <w:tcPr>
            <w:tcW w:w="1276" w:type="dxa"/>
            <w:shd w:val="clear" w:color="auto" w:fill="auto"/>
            <w:vAlign w:val="center"/>
          </w:tcPr>
          <w:p w14:paraId="5E5E4BFD" w14:textId="30A46F1D" w:rsidR="00345550" w:rsidRDefault="0034555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96121C" w14:textId="73387257" w:rsidR="00345550" w:rsidRDefault="0034555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38659FE2" w14:textId="77777777" w:rsidR="00345550" w:rsidRDefault="00345550" w:rsidP="0034555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Spółdzielnia Obrotu Towarowego Przemysłu Mleczarskiego</w:t>
            </w:r>
          </w:p>
          <w:p w14:paraId="3241ADEA" w14:textId="2DB37120" w:rsidR="00345550" w:rsidRDefault="00345550" w:rsidP="0034555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Handlowa 4, 15-399 Białystok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B9B982" w14:textId="126C4BE4" w:rsidR="00345550" w:rsidRDefault="0034555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14 079,00 zł</w:t>
            </w:r>
          </w:p>
        </w:tc>
      </w:tr>
      <w:tr w:rsidR="00345550" w:rsidRPr="004E2582" w14:paraId="0DFD3698" w14:textId="77777777" w:rsidTr="00994430">
        <w:tc>
          <w:tcPr>
            <w:tcW w:w="1276" w:type="dxa"/>
            <w:shd w:val="clear" w:color="auto" w:fill="auto"/>
            <w:vAlign w:val="center"/>
          </w:tcPr>
          <w:p w14:paraId="46485DF7" w14:textId="65D4858B" w:rsidR="00345550" w:rsidRDefault="0034555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49AA50" w14:textId="46241A58" w:rsidR="00345550" w:rsidRDefault="0034555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14:paraId="5807B22A" w14:textId="77777777" w:rsidR="00345550" w:rsidRDefault="00345550" w:rsidP="0034555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Spółdzielnia Obrotu Towarowego Przemysłu Mleczarskiego</w:t>
            </w:r>
          </w:p>
          <w:p w14:paraId="6217BA3E" w14:textId="3A4AD16C" w:rsidR="00345550" w:rsidRDefault="00345550" w:rsidP="00345550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ul. Handlowa 4, 15-399 Białystok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350CE0A" w14:textId="1DBAA1AD" w:rsidR="00345550" w:rsidRDefault="00345550" w:rsidP="004E2582">
            <w:pPr>
              <w:spacing w:before="80" w:after="8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29 663,65 zł</w:t>
            </w:r>
          </w:p>
        </w:tc>
      </w:tr>
    </w:tbl>
    <w:p w14:paraId="4D7F61B7" w14:textId="77777777" w:rsidR="00C24619" w:rsidRPr="004E2582" w:rsidRDefault="00C24619" w:rsidP="004E2582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7289DCDD" w14:textId="77777777" w:rsidR="00CA521A" w:rsidRPr="004E2582" w:rsidRDefault="00CA521A" w:rsidP="004E2582">
      <w:pPr>
        <w:pStyle w:val="Tekstpodstawowy"/>
        <w:spacing w:after="480"/>
        <w:ind w:left="3119" w:firstLine="425"/>
        <w:jc w:val="right"/>
        <w:rPr>
          <w:rFonts w:ascii="Arial" w:hAnsi="Arial" w:cs="Arial"/>
          <w:i/>
          <w:szCs w:val="24"/>
        </w:rPr>
      </w:pPr>
    </w:p>
    <w:p w14:paraId="047C41A5" w14:textId="0A8D873D" w:rsidR="00C236D3" w:rsidRPr="004E2582" w:rsidRDefault="00A80738" w:rsidP="004E2582">
      <w:pPr>
        <w:pStyle w:val="Tekstpodstawowy"/>
        <w:spacing w:after="480"/>
        <w:ind w:left="3119" w:firstLine="425"/>
        <w:jc w:val="right"/>
        <w:rPr>
          <w:rFonts w:ascii="Arial" w:hAnsi="Arial" w:cs="Arial"/>
          <w:i/>
          <w:szCs w:val="24"/>
        </w:rPr>
      </w:pPr>
      <w:r w:rsidRPr="004E2582">
        <w:rPr>
          <w:rFonts w:ascii="Arial" w:hAnsi="Arial" w:cs="Arial"/>
          <w:i/>
          <w:szCs w:val="24"/>
        </w:rPr>
        <w:t>Zamawiający</w:t>
      </w:r>
    </w:p>
    <w:sectPr w:rsidR="00C236D3" w:rsidRPr="004E2582" w:rsidSect="00857E9A">
      <w:footerReference w:type="even" r:id="rId6"/>
      <w:footerReference w:type="default" r:id="rId7"/>
      <w:footerReference w:type="first" r:id="rId8"/>
      <w:pgSz w:w="11906" w:h="16838" w:code="9"/>
      <w:pgMar w:top="1418" w:right="1418" w:bottom="1418" w:left="1418" w:header="708" w:footer="6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B6082" w14:textId="77777777" w:rsidR="000C5CF6" w:rsidRDefault="000C5CF6">
      <w:r>
        <w:separator/>
      </w:r>
    </w:p>
  </w:endnote>
  <w:endnote w:type="continuationSeparator" w:id="0">
    <w:p w14:paraId="2D14226A" w14:textId="77777777" w:rsidR="000C5CF6" w:rsidRDefault="000C5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D4BF4" w14:textId="77777777" w:rsidR="009F189D" w:rsidRDefault="009F189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8A7B1A6" w14:textId="77777777" w:rsidR="009F189D" w:rsidRDefault="009F189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88387" w14:textId="67066CCE" w:rsidR="00960CEB" w:rsidRPr="00986737" w:rsidRDefault="009262C7" w:rsidP="00960CEB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Calibri" w:eastAsia="Calibri" w:hAnsi="Calibri"/>
        <w:noProof/>
        <w:sz w:val="22"/>
        <w:szCs w:val="22"/>
        <w:lang w:eastAsia="en-US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3361F383" wp14:editId="1817E059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877DA2" id="Łącznik prosty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9BAC91A" w14:textId="38C82163" w:rsidR="009F189D" w:rsidRPr="00960CEB" w:rsidRDefault="00960CEB" w:rsidP="00960CEB">
    <w:pPr>
      <w:tabs>
        <w:tab w:val="center" w:pos="4536"/>
        <w:tab w:val="right" w:pos="9072"/>
      </w:tabs>
      <w:ind w:right="360"/>
      <w:rPr>
        <w:rFonts w:ascii="Calibri" w:eastAsia="Calibri" w:hAnsi="Calibri"/>
        <w:sz w:val="22"/>
        <w:szCs w:val="22"/>
        <w:lang w:eastAsia="en-US"/>
      </w:rPr>
    </w:pPr>
    <w:r w:rsidRPr="00986737">
      <w:rPr>
        <w:rFonts w:ascii="Arial" w:eastAsia="Calibri" w:hAnsi="Arial"/>
        <w:sz w:val="18"/>
        <w:szCs w:val="18"/>
        <w:lang w:eastAsia="en-US"/>
      </w:rPr>
      <w:tab/>
    </w:r>
    <w:r w:rsidRPr="00986737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  <w:r w:rsidRPr="00986737">
      <w:rPr>
        <w:rFonts w:ascii="Arial" w:eastAsia="Calibri" w:hAnsi="Arial"/>
        <w:sz w:val="18"/>
        <w:szCs w:val="18"/>
        <w:lang w:eastAsia="en-US"/>
      </w:rPr>
      <w:t>/</w:t>
    </w:r>
    <w:r w:rsidRPr="00986737">
      <w:rPr>
        <w:rFonts w:ascii="Arial" w:eastAsia="Calibri" w:hAnsi="Arial"/>
        <w:sz w:val="18"/>
        <w:szCs w:val="18"/>
        <w:lang w:eastAsia="en-US"/>
      </w:rPr>
      <w:fldChar w:fldCharType="begin"/>
    </w:r>
    <w:r w:rsidRPr="00986737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986737">
      <w:rPr>
        <w:rFonts w:ascii="Arial" w:eastAsia="Calibri" w:hAnsi="Arial"/>
        <w:sz w:val="18"/>
        <w:szCs w:val="18"/>
        <w:lang w:eastAsia="en-US"/>
      </w:rPr>
      <w:fldChar w:fldCharType="separate"/>
    </w:r>
    <w:r>
      <w:rPr>
        <w:rFonts w:ascii="Arial" w:eastAsia="Calibri" w:hAnsi="Arial"/>
        <w:sz w:val="18"/>
        <w:szCs w:val="18"/>
        <w:lang w:eastAsia="en-US"/>
      </w:rPr>
      <w:t>1</w:t>
    </w:r>
    <w:r w:rsidRPr="00986737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AAA1D" w14:textId="77777777" w:rsidR="009F189D" w:rsidRDefault="009F189D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26CCFABF" w14:textId="77777777" w:rsidR="009F189D" w:rsidRDefault="009F189D">
    <w:pPr>
      <w:pStyle w:val="Stopka"/>
      <w:tabs>
        <w:tab w:val="clear" w:pos="4536"/>
      </w:tabs>
      <w:jc w:val="center"/>
    </w:pPr>
  </w:p>
  <w:p w14:paraId="20BC2D8E" w14:textId="77777777" w:rsidR="009F189D" w:rsidRDefault="009F189D">
    <w:pPr>
      <w:pStyle w:val="Stopka"/>
      <w:tabs>
        <w:tab w:val="clear" w:pos="4536"/>
      </w:tabs>
      <w:jc w:val="center"/>
    </w:pPr>
    <w:r>
      <w:t>System Pro Publico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173B2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EA5CE" w14:textId="77777777" w:rsidR="000C5CF6" w:rsidRDefault="000C5CF6">
      <w:r>
        <w:separator/>
      </w:r>
    </w:p>
  </w:footnote>
  <w:footnote w:type="continuationSeparator" w:id="0">
    <w:p w14:paraId="75931F36" w14:textId="77777777" w:rsidR="000C5CF6" w:rsidRDefault="000C5C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2B9"/>
    <w:rsid w:val="00007727"/>
    <w:rsid w:val="00017720"/>
    <w:rsid w:val="00035488"/>
    <w:rsid w:val="0007376D"/>
    <w:rsid w:val="00074DAE"/>
    <w:rsid w:val="000A2138"/>
    <w:rsid w:val="000C1C6D"/>
    <w:rsid w:val="000C5CF6"/>
    <w:rsid w:val="000D7F25"/>
    <w:rsid w:val="000E00E5"/>
    <w:rsid w:val="000E1F1A"/>
    <w:rsid w:val="0011410B"/>
    <w:rsid w:val="001146A4"/>
    <w:rsid w:val="00173B20"/>
    <w:rsid w:val="001C69FF"/>
    <w:rsid w:val="001F5840"/>
    <w:rsid w:val="00210783"/>
    <w:rsid w:val="0023318D"/>
    <w:rsid w:val="00257598"/>
    <w:rsid w:val="002B3325"/>
    <w:rsid w:val="002E42A9"/>
    <w:rsid w:val="00345550"/>
    <w:rsid w:val="00355C9D"/>
    <w:rsid w:val="003B6B36"/>
    <w:rsid w:val="003C7E49"/>
    <w:rsid w:val="003D72FD"/>
    <w:rsid w:val="003F31F5"/>
    <w:rsid w:val="003F57CD"/>
    <w:rsid w:val="00423179"/>
    <w:rsid w:val="00490DC0"/>
    <w:rsid w:val="0049248A"/>
    <w:rsid w:val="00493F8C"/>
    <w:rsid w:val="004B66FC"/>
    <w:rsid w:val="004C7E9B"/>
    <w:rsid w:val="004E2582"/>
    <w:rsid w:val="004F4BFE"/>
    <w:rsid w:val="00513F10"/>
    <w:rsid w:val="00541B31"/>
    <w:rsid w:val="00577BC6"/>
    <w:rsid w:val="0058700A"/>
    <w:rsid w:val="005D4B71"/>
    <w:rsid w:val="005E2D67"/>
    <w:rsid w:val="005F49F1"/>
    <w:rsid w:val="00601802"/>
    <w:rsid w:val="00645956"/>
    <w:rsid w:val="006644D2"/>
    <w:rsid w:val="0069085C"/>
    <w:rsid w:val="00695003"/>
    <w:rsid w:val="006B3988"/>
    <w:rsid w:val="00767D30"/>
    <w:rsid w:val="00773710"/>
    <w:rsid w:val="00796383"/>
    <w:rsid w:val="007A797F"/>
    <w:rsid w:val="00823E5B"/>
    <w:rsid w:val="00843263"/>
    <w:rsid w:val="00857E9A"/>
    <w:rsid w:val="00861E75"/>
    <w:rsid w:val="00897CA3"/>
    <w:rsid w:val="008A26A5"/>
    <w:rsid w:val="008C238E"/>
    <w:rsid w:val="008C3427"/>
    <w:rsid w:val="008D07E3"/>
    <w:rsid w:val="008F20DA"/>
    <w:rsid w:val="008F318B"/>
    <w:rsid w:val="00901360"/>
    <w:rsid w:val="009262C7"/>
    <w:rsid w:val="0095776B"/>
    <w:rsid w:val="00960CEB"/>
    <w:rsid w:val="00960E46"/>
    <w:rsid w:val="009D19BD"/>
    <w:rsid w:val="009F189D"/>
    <w:rsid w:val="00A03EAD"/>
    <w:rsid w:val="00A45876"/>
    <w:rsid w:val="00A74BF0"/>
    <w:rsid w:val="00A80738"/>
    <w:rsid w:val="00AB4016"/>
    <w:rsid w:val="00AC46EE"/>
    <w:rsid w:val="00AD4F9E"/>
    <w:rsid w:val="00AE4498"/>
    <w:rsid w:val="00AE767A"/>
    <w:rsid w:val="00B55174"/>
    <w:rsid w:val="00C236D3"/>
    <w:rsid w:val="00C24619"/>
    <w:rsid w:val="00C520F6"/>
    <w:rsid w:val="00C659E2"/>
    <w:rsid w:val="00CA521A"/>
    <w:rsid w:val="00CB0802"/>
    <w:rsid w:val="00CE41AE"/>
    <w:rsid w:val="00CE4CCA"/>
    <w:rsid w:val="00CF7835"/>
    <w:rsid w:val="00D04FB9"/>
    <w:rsid w:val="00D258E8"/>
    <w:rsid w:val="00D51A1F"/>
    <w:rsid w:val="00D61D4D"/>
    <w:rsid w:val="00D632B9"/>
    <w:rsid w:val="00D665F5"/>
    <w:rsid w:val="00D7128F"/>
    <w:rsid w:val="00D975B9"/>
    <w:rsid w:val="00DC24D9"/>
    <w:rsid w:val="00DF7108"/>
    <w:rsid w:val="00DF7D9E"/>
    <w:rsid w:val="00EA3476"/>
    <w:rsid w:val="00EE157E"/>
    <w:rsid w:val="00F21C80"/>
    <w:rsid w:val="00F44906"/>
    <w:rsid w:val="00F9020A"/>
    <w:rsid w:val="00F925D4"/>
    <w:rsid w:val="00F95C33"/>
    <w:rsid w:val="00FB7E73"/>
    <w:rsid w:val="00FC7AC5"/>
    <w:rsid w:val="00FF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6F1CA4"/>
  <w15:chartTrackingRefBased/>
  <w15:docId w15:val="{720AEA0E-1827-4C3C-B5D5-80E6FF0E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07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073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A8073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80738"/>
  </w:style>
  <w:style w:type="paragraph" w:styleId="Tekstpodstawowywcity">
    <w:name w:val="Body Text Indent"/>
    <w:basedOn w:val="Normalny"/>
    <w:rsid w:val="00A80738"/>
    <w:pPr>
      <w:ind w:firstLine="426"/>
      <w:jc w:val="both"/>
    </w:pPr>
    <w:rPr>
      <w:sz w:val="24"/>
    </w:rPr>
  </w:style>
  <w:style w:type="paragraph" w:styleId="Tekstpodstawowy">
    <w:name w:val="Body Text"/>
    <w:basedOn w:val="Normalny"/>
    <w:rsid w:val="00A80738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69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6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665F5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D04F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22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234</TotalTime>
  <Pages>1</Pages>
  <Words>490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36</cp:revision>
  <cp:lastPrinted>2024-04-18T10:56:00Z</cp:lastPrinted>
  <dcterms:created xsi:type="dcterms:W3CDTF">2023-10-23T10:41:00Z</dcterms:created>
  <dcterms:modified xsi:type="dcterms:W3CDTF">2024-06-26T11:20:00Z</dcterms:modified>
</cp:coreProperties>
</file>