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AB7325" w14:textId="77777777" w:rsidR="00526CC6" w:rsidRDefault="00526CC6" w:rsidP="00B36EDA">
      <w:pPr>
        <w:spacing w:after="600"/>
        <w:jc w:val="right"/>
        <w:rPr>
          <w:rFonts w:ascii="Arial" w:hAnsi="Arial" w:cs="Arial"/>
        </w:rPr>
      </w:pPr>
      <w:bookmarkStart w:id="0" w:name="_Hlk53520193"/>
    </w:p>
    <w:p w14:paraId="5B55A9E6" w14:textId="3055C6F5" w:rsidR="00B36EDA" w:rsidRDefault="00F65983" w:rsidP="00B36EDA">
      <w:pPr>
        <w:spacing w:after="600"/>
        <w:jc w:val="right"/>
        <w:rPr>
          <w:rFonts w:ascii="Arial" w:hAnsi="Arial" w:cs="Arial"/>
        </w:rPr>
      </w:pPr>
      <w:r w:rsidRPr="00F65983">
        <w:rPr>
          <w:rFonts w:ascii="Arial" w:hAnsi="Arial" w:cs="Arial"/>
        </w:rPr>
        <w:t>Olecko</w:t>
      </w:r>
      <w:r w:rsidR="00B36EDA" w:rsidRPr="00353FDC">
        <w:rPr>
          <w:rFonts w:ascii="Arial" w:hAnsi="Arial" w:cs="Arial"/>
        </w:rPr>
        <w:t xml:space="preserve"> dnia: </w:t>
      </w:r>
      <w:r w:rsidRPr="00F65983">
        <w:rPr>
          <w:rFonts w:ascii="Arial" w:hAnsi="Arial" w:cs="Arial"/>
        </w:rPr>
        <w:t>2024-0</w:t>
      </w:r>
      <w:r w:rsidR="005B37E2">
        <w:rPr>
          <w:rFonts w:ascii="Arial" w:hAnsi="Arial" w:cs="Arial"/>
        </w:rPr>
        <w:t>7</w:t>
      </w:r>
      <w:r w:rsidRPr="00F65983">
        <w:rPr>
          <w:rFonts w:ascii="Arial" w:hAnsi="Arial" w:cs="Arial"/>
        </w:rPr>
        <w:t>-</w:t>
      </w:r>
      <w:r w:rsidR="005B37E2">
        <w:rPr>
          <w:rFonts w:ascii="Arial" w:hAnsi="Arial" w:cs="Arial"/>
        </w:rPr>
        <w:t>0</w:t>
      </w:r>
      <w:r w:rsidR="003423B2">
        <w:rPr>
          <w:rFonts w:ascii="Arial" w:hAnsi="Arial" w:cs="Arial"/>
        </w:rPr>
        <w:t>3</w:t>
      </w:r>
    </w:p>
    <w:p w14:paraId="7C36D985" w14:textId="63E32757" w:rsidR="005B37E2" w:rsidRPr="005B37E2" w:rsidRDefault="005B37E2" w:rsidP="005B37E2">
      <w:pPr>
        <w:spacing w:before="60" w:after="60" w:line="360" w:lineRule="auto"/>
        <w:rPr>
          <w:rFonts w:ascii="Arial" w:hAnsi="Arial" w:cs="Arial"/>
          <w:b/>
        </w:rPr>
      </w:pPr>
      <w:r w:rsidRPr="005B37E2">
        <w:rPr>
          <w:rFonts w:ascii="Arial" w:hAnsi="Arial" w:cs="Arial"/>
          <w:b/>
        </w:rPr>
        <w:t>Samodzielny Publiczny Zespół</w:t>
      </w:r>
    </w:p>
    <w:p w14:paraId="5F43ACBD" w14:textId="09838D3D" w:rsidR="005B37E2" w:rsidRPr="005B37E2" w:rsidRDefault="005B37E2" w:rsidP="005B37E2">
      <w:pPr>
        <w:spacing w:before="60" w:after="60" w:line="360" w:lineRule="auto"/>
        <w:rPr>
          <w:rFonts w:ascii="Arial" w:hAnsi="Arial" w:cs="Arial"/>
          <w:b/>
        </w:rPr>
      </w:pPr>
      <w:r w:rsidRPr="005B37E2">
        <w:rPr>
          <w:rFonts w:ascii="Arial" w:hAnsi="Arial" w:cs="Arial"/>
          <w:b/>
        </w:rPr>
        <w:t>Zakładów Opieki Długoterminowej</w:t>
      </w:r>
    </w:p>
    <w:p w14:paraId="4246BE61" w14:textId="16CE19EE" w:rsidR="005B37E2" w:rsidRPr="005B37E2" w:rsidRDefault="005B37E2" w:rsidP="005B37E2">
      <w:pPr>
        <w:tabs>
          <w:tab w:val="left" w:pos="284"/>
        </w:tabs>
        <w:spacing w:before="60" w:after="60" w:line="360" w:lineRule="auto"/>
        <w:rPr>
          <w:rFonts w:ascii="Arial" w:hAnsi="Arial" w:cs="Arial"/>
          <w:bCs/>
        </w:rPr>
      </w:pPr>
      <w:r w:rsidRPr="005B37E2">
        <w:rPr>
          <w:rFonts w:ascii="Arial" w:hAnsi="Arial" w:cs="Arial"/>
          <w:bCs/>
        </w:rPr>
        <w:t>Kolonia 4,19-400 Olecko</w:t>
      </w:r>
    </w:p>
    <w:p w14:paraId="631FE703" w14:textId="77777777" w:rsidR="00B36EDA" w:rsidRDefault="00B36EDA" w:rsidP="00B36EDA">
      <w:pPr>
        <w:tabs>
          <w:tab w:val="left" w:pos="708"/>
          <w:tab w:val="center" w:pos="4536"/>
          <w:tab w:val="right" w:pos="9072"/>
        </w:tabs>
        <w:spacing w:after="20"/>
        <w:rPr>
          <w:rFonts w:ascii="Arial" w:hAnsi="Arial" w:cs="Arial"/>
        </w:rPr>
      </w:pPr>
    </w:p>
    <w:tbl>
      <w:tblPr>
        <w:tblW w:w="9923" w:type="dxa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9923"/>
      </w:tblGrid>
      <w:tr w:rsidR="00B36EDA" w:rsidRPr="00353FDC" w14:paraId="3B1E83F4" w14:textId="77777777" w:rsidTr="00B36EDA">
        <w:tc>
          <w:tcPr>
            <w:tcW w:w="9923" w:type="dxa"/>
            <w:shd w:val="clear" w:color="auto" w:fill="F2F2F2"/>
            <w:hideMark/>
          </w:tcPr>
          <w:p w14:paraId="59EE4A49" w14:textId="77777777" w:rsidR="00B36EDA" w:rsidRPr="00353FDC" w:rsidRDefault="00B36EDA" w:rsidP="00967BF4">
            <w:pPr>
              <w:keepNext/>
              <w:spacing w:before="240" w:line="360" w:lineRule="auto"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</w:pPr>
            <w:r w:rsidRPr="00524B34"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  <w:t>IN</w:t>
            </w:r>
            <w:r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  <w:t>FORMACJA</w:t>
            </w:r>
          </w:p>
          <w:p w14:paraId="25A4B773" w14:textId="77777777" w:rsidR="00B36EDA" w:rsidRPr="00353FDC" w:rsidRDefault="00B36EDA" w:rsidP="00967BF4">
            <w:pPr>
              <w:keepNext/>
              <w:spacing w:line="360" w:lineRule="auto"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</w:pPr>
            <w:r w:rsidRPr="00353FDC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 xml:space="preserve">O </w:t>
            </w:r>
            <w:r w:rsidRPr="00524B34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>WYBORZE NAJKORZYSTNIEJSZEJ OFERTY</w:t>
            </w:r>
          </w:p>
        </w:tc>
      </w:tr>
    </w:tbl>
    <w:p w14:paraId="1CB904EE" w14:textId="77777777" w:rsidR="00B36EDA" w:rsidRPr="00353FDC" w:rsidRDefault="00B36EDA" w:rsidP="00B36EDA">
      <w:pPr>
        <w:keepNext/>
        <w:spacing w:after="240"/>
        <w:outlineLvl w:val="0"/>
        <w:rPr>
          <w:rFonts w:ascii="Arial" w:hAnsi="Arial" w:cs="Arial"/>
          <w:b/>
        </w:rPr>
      </w:pPr>
    </w:p>
    <w:p w14:paraId="00FED769" w14:textId="77777777" w:rsidR="00B36EDA" w:rsidRPr="00353FDC" w:rsidRDefault="00B36EDA" w:rsidP="00B36EDA">
      <w:pPr>
        <w:spacing w:after="120" w:line="360" w:lineRule="auto"/>
        <w:jc w:val="both"/>
        <w:rPr>
          <w:rFonts w:ascii="Arial" w:eastAsia="Calibri" w:hAnsi="Arial" w:cs="Arial"/>
          <w:lang w:eastAsia="en-US"/>
        </w:rPr>
      </w:pPr>
      <w:r w:rsidRPr="00353FDC">
        <w:rPr>
          <w:rFonts w:ascii="Arial" w:eastAsia="Calibri" w:hAnsi="Arial" w:cs="Arial"/>
          <w:lang w:eastAsia="en-US"/>
        </w:rPr>
        <w:t xml:space="preserve">Dotyczy </w:t>
      </w:r>
      <w:r w:rsidRPr="00353FDC">
        <w:rPr>
          <w:rFonts w:ascii="Arial" w:hAnsi="Arial" w:cs="Arial"/>
        </w:rPr>
        <w:t>postępowania o udzielenie zamówienia publicznego</w:t>
      </w:r>
      <w:r w:rsidRPr="00353FDC">
        <w:rPr>
          <w:rFonts w:ascii="Arial" w:eastAsia="Calibri" w:hAnsi="Arial" w:cs="Arial"/>
          <w:lang w:eastAsia="en-US"/>
        </w:rPr>
        <w:t>: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2269"/>
        <w:gridCol w:w="7654"/>
      </w:tblGrid>
      <w:tr w:rsidR="00B36EDA" w:rsidRPr="00353FDC" w14:paraId="28BDBF8E" w14:textId="77777777" w:rsidTr="00B36EDA">
        <w:tc>
          <w:tcPr>
            <w:tcW w:w="2269" w:type="dxa"/>
            <w:shd w:val="clear" w:color="auto" w:fill="auto"/>
          </w:tcPr>
          <w:p w14:paraId="4B9A8C6B" w14:textId="77777777" w:rsidR="00B36EDA" w:rsidRPr="00353FDC" w:rsidRDefault="00B36EDA" w:rsidP="00967BF4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353FDC">
              <w:rPr>
                <w:rFonts w:ascii="Arial" w:hAnsi="Arial" w:cs="Arial"/>
              </w:rPr>
              <w:t>Nazwa zamówienia:</w:t>
            </w:r>
          </w:p>
        </w:tc>
        <w:tc>
          <w:tcPr>
            <w:tcW w:w="7654" w:type="dxa"/>
            <w:shd w:val="clear" w:color="auto" w:fill="auto"/>
          </w:tcPr>
          <w:p w14:paraId="0309C456" w14:textId="3A9FEBB5" w:rsidR="00B36EDA" w:rsidRPr="00353FDC" w:rsidRDefault="005B37E2" w:rsidP="00967BF4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9326F6">
              <w:rPr>
                <w:rFonts w:ascii="Arial" w:hAnsi="Arial" w:cs="Arial"/>
                <w:b/>
              </w:rPr>
              <w:t>Dostawa artykułów żywnościowych na potrzeby żywienia pacjentów Samodzielnego Publicznego Zespołu Zakładów Opieki Długoterminowej w O</w:t>
            </w:r>
            <w:r>
              <w:rPr>
                <w:rFonts w:ascii="Arial" w:hAnsi="Arial" w:cs="Arial"/>
                <w:b/>
              </w:rPr>
              <w:t xml:space="preserve">lecku Kolonia </w:t>
            </w:r>
            <w:r w:rsidRPr="009326F6">
              <w:rPr>
                <w:rFonts w:ascii="Arial" w:hAnsi="Arial" w:cs="Arial"/>
                <w:b/>
              </w:rPr>
              <w:t>w roku 2024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9326F6">
              <w:rPr>
                <w:rFonts w:ascii="Arial" w:hAnsi="Arial" w:cs="Arial"/>
                <w:b/>
              </w:rPr>
              <w:t>i 2025</w:t>
            </w:r>
          </w:p>
        </w:tc>
      </w:tr>
      <w:tr w:rsidR="00F65983" w:rsidRPr="00353FDC" w14:paraId="35F1BB48" w14:textId="77777777" w:rsidTr="00CE610F">
        <w:tc>
          <w:tcPr>
            <w:tcW w:w="2269" w:type="dxa"/>
            <w:shd w:val="clear" w:color="auto" w:fill="auto"/>
          </w:tcPr>
          <w:p w14:paraId="126A79CA" w14:textId="77777777" w:rsidR="00F65983" w:rsidRPr="00353FDC" w:rsidRDefault="00F65983" w:rsidP="00CE610F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353FDC">
              <w:rPr>
                <w:rFonts w:ascii="Arial" w:hAnsi="Arial" w:cs="Arial"/>
              </w:rPr>
              <w:t>Numer referencyjny:</w:t>
            </w:r>
          </w:p>
        </w:tc>
        <w:tc>
          <w:tcPr>
            <w:tcW w:w="7654" w:type="dxa"/>
            <w:shd w:val="clear" w:color="auto" w:fill="auto"/>
          </w:tcPr>
          <w:p w14:paraId="19CF04A4" w14:textId="7388AAAC" w:rsidR="00F65983" w:rsidRPr="00353FDC" w:rsidRDefault="00526CC6" w:rsidP="00CE610F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bookmarkStart w:id="1" w:name="_Hlk158616161"/>
            <w:r w:rsidRPr="004E2582">
              <w:rPr>
                <w:rFonts w:ascii="Arial" w:hAnsi="Arial" w:cs="Arial"/>
                <w:b/>
              </w:rPr>
              <w:t>SPZZOD.EG.271.</w:t>
            </w:r>
            <w:r w:rsidR="005B37E2">
              <w:rPr>
                <w:rFonts w:ascii="Arial" w:hAnsi="Arial" w:cs="Arial"/>
                <w:b/>
              </w:rPr>
              <w:t>4</w:t>
            </w:r>
            <w:r w:rsidRPr="004E2582">
              <w:rPr>
                <w:rFonts w:ascii="Arial" w:hAnsi="Arial" w:cs="Arial"/>
                <w:b/>
              </w:rPr>
              <w:t>.2024</w:t>
            </w:r>
            <w:bookmarkEnd w:id="1"/>
          </w:p>
        </w:tc>
      </w:tr>
    </w:tbl>
    <w:p w14:paraId="15AA795F" w14:textId="77777777" w:rsidR="00B36EDA" w:rsidRPr="00E1738E" w:rsidRDefault="00B36EDA" w:rsidP="00B36EDA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</w:rPr>
      </w:pPr>
    </w:p>
    <w:p w14:paraId="47FEFE8A" w14:textId="680F5B0E" w:rsidR="00B36EDA" w:rsidRDefault="00897AF3" w:rsidP="00B36EDA">
      <w:pPr>
        <w:pStyle w:val="Nagwek"/>
        <w:tabs>
          <w:tab w:val="left" w:pos="708"/>
        </w:tabs>
        <w:spacing w:after="120" w:line="360" w:lineRule="auto"/>
        <w:ind w:right="-283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bookmarkStart w:id="2" w:name="_Hlk164947883"/>
      <w:r w:rsidR="00526CC6" w:rsidRPr="004C7CE8">
        <w:rPr>
          <w:rFonts w:ascii="Arial" w:hAnsi="Arial" w:cs="Arial"/>
          <w:b/>
          <w:bCs/>
        </w:rPr>
        <w:t>Samodzielny Publiczny Zespół Zakładów Opieki Długoterminowej</w:t>
      </w:r>
      <w:r w:rsidR="00526CC6">
        <w:rPr>
          <w:rFonts w:ascii="Arial" w:hAnsi="Arial" w:cs="Arial"/>
          <w:b/>
          <w:bCs/>
        </w:rPr>
        <w:t xml:space="preserve"> w Olecku Kolonia</w:t>
      </w:r>
      <w:bookmarkEnd w:id="2"/>
      <w:r w:rsidR="00B36EDA" w:rsidRPr="008D02AA">
        <w:rPr>
          <w:rFonts w:ascii="Arial" w:hAnsi="Arial" w:cs="Arial"/>
        </w:rPr>
        <w:t>, działając na podstawie art. 253 ust. 1</w:t>
      </w:r>
      <w:r w:rsidR="00B36EDA">
        <w:rPr>
          <w:rFonts w:ascii="Arial" w:hAnsi="Arial" w:cs="Arial"/>
        </w:rPr>
        <w:t xml:space="preserve"> pkt. 1 i ust. 2</w:t>
      </w:r>
      <w:r w:rsidR="00B36EDA" w:rsidRPr="008D02AA">
        <w:rPr>
          <w:rFonts w:ascii="Arial" w:hAnsi="Arial" w:cs="Arial"/>
        </w:rPr>
        <w:t xml:space="preserve"> ustawy z dnia 11 września 2019r. Prawo zamówień publicznych </w:t>
      </w:r>
      <w:r w:rsidR="00F65983" w:rsidRPr="00F65983">
        <w:rPr>
          <w:rFonts w:ascii="Arial" w:hAnsi="Arial" w:cs="Arial"/>
        </w:rPr>
        <w:t>(t.j. Dz. U. z 2023r. poz. 1605)</w:t>
      </w:r>
      <w:r w:rsidR="00B36EDA" w:rsidRPr="008D02AA">
        <w:rPr>
          <w:rFonts w:ascii="Arial" w:hAnsi="Arial" w:cs="Arial"/>
        </w:rPr>
        <w:t>, zwanej dalej „ustawą Pzp”, informuje, że w toczącym się postępowaniu o udzielenie zamówienia publicznego</w:t>
      </w:r>
      <w:r w:rsidR="00B36EDA">
        <w:rPr>
          <w:rFonts w:ascii="Arial" w:hAnsi="Arial" w:cs="Arial"/>
        </w:rPr>
        <w:t xml:space="preserve">, </w:t>
      </w:r>
      <w:r w:rsidR="00B36EDA" w:rsidRPr="00F245C5">
        <w:rPr>
          <w:rFonts w:ascii="Arial" w:hAnsi="Arial" w:cs="Arial"/>
        </w:rPr>
        <w:t>jako najkorzystniejsza wybrana została oferta złożona przez wykonawcę</w:t>
      </w:r>
      <w:r w:rsidR="00B36EDA">
        <w:rPr>
          <w:rFonts w:ascii="Arial" w:hAnsi="Arial" w:cs="Arial"/>
        </w:rPr>
        <w:t>:</w:t>
      </w:r>
    </w:p>
    <w:tbl>
      <w:tblPr>
        <w:tblW w:w="100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65"/>
      </w:tblGrid>
      <w:tr w:rsidR="00A24F01" w:rsidRPr="00EC273D" w14:paraId="75E639A9" w14:textId="77777777" w:rsidTr="00A418BA">
        <w:trPr>
          <w:cantSplit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41AA" w14:textId="77777777" w:rsidR="00A24F01" w:rsidRDefault="00A24F01" w:rsidP="00A418BA">
            <w:pPr>
              <w:spacing w:before="120" w:after="240" w:line="360" w:lineRule="auto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F245C5">
              <w:rPr>
                <w:rFonts w:ascii="Arial" w:hAnsi="Arial" w:cs="Arial"/>
                <w:b/>
                <w:bCs/>
              </w:rPr>
              <w:t xml:space="preserve">Część nr </w:t>
            </w:r>
            <w:r w:rsidRPr="00C542D5">
              <w:rPr>
                <w:rFonts w:ascii="Arial" w:hAnsi="Arial" w:cs="Arial"/>
                <w:b/>
                <w:bCs/>
              </w:rPr>
              <w:t>1</w:t>
            </w:r>
            <w:r w:rsidRPr="00F245C5">
              <w:rPr>
                <w:rFonts w:ascii="Arial" w:hAnsi="Arial" w:cs="Arial"/>
              </w:rPr>
              <w:t xml:space="preserve">: </w:t>
            </w:r>
            <w:r w:rsidRPr="00341D91">
              <w:rPr>
                <w:rFonts w:ascii="Arial" w:hAnsi="Arial" w:cs="Arial"/>
                <w:b/>
                <w:u w:val="single"/>
              </w:rPr>
              <w:t>Dostawa mięsa wieprzowego i wołowego, wędlin, drobiu i podrobów</w:t>
            </w:r>
          </w:p>
          <w:p w14:paraId="0CB4E36A" w14:textId="77777777" w:rsidR="00A24F01" w:rsidRPr="0098178B" w:rsidRDefault="00A24F01" w:rsidP="00A418BA">
            <w:pPr>
              <w:spacing w:line="360" w:lineRule="auto"/>
              <w:rPr>
                <w:rFonts w:ascii="Arial" w:hAnsi="Arial" w:cs="Arial"/>
                <w:b/>
              </w:rPr>
            </w:pPr>
            <w:r w:rsidRPr="0098178B">
              <w:rPr>
                <w:rFonts w:ascii="Arial" w:hAnsi="Arial" w:cs="Arial"/>
                <w:b/>
              </w:rPr>
              <w:t>IL-KAS Ilnicki Kasperek Spółka Jawna</w:t>
            </w:r>
          </w:p>
          <w:p w14:paraId="12850605" w14:textId="77777777" w:rsidR="00A24F01" w:rsidRDefault="00A24F01" w:rsidP="00A418BA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98178B">
              <w:rPr>
                <w:rFonts w:ascii="Arial" w:hAnsi="Arial" w:cs="Arial"/>
              </w:rPr>
              <w:t>ul. Moniuszki 13, 11-500 Giżycko</w:t>
            </w:r>
          </w:p>
          <w:p w14:paraId="14449D40" w14:textId="77777777" w:rsidR="00A24F01" w:rsidRPr="0098178B" w:rsidRDefault="00A24F01" w:rsidP="00A418BA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F245C5">
              <w:rPr>
                <w:rFonts w:ascii="Arial" w:hAnsi="Arial" w:cs="Arial"/>
              </w:rPr>
              <w:t xml:space="preserve">za cenę wykonania przedmiotu zamówienia w </w:t>
            </w:r>
            <w:r w:rsidRPr="0098178B">
              <w:rPr>
                <w:rFonts w:ascii="Arial" w:hAnsi="Arial" w:cs="Arial"/>
              </w:rPr>
              <w:t xml:space="preserve">wysokości </w:t>
            </w:r>
            <w:r w:rsidRPr="0098178B">
              <w:rPr>
                <w:rFonts w:ascii="Arial" w:hAnsi="Arial" w:cs="Arial"/>
                <w:b/>
              </w:rPr>
              <w:t>36 260,70 zł</w:t>
            </w:r>
          </w:p>
          <w:p w14:paraId="275152E7" w14:textId="77777777" w:rsidR="00A24F01" w:rsidRPr="00EC273D" w:rsidRDefault="00A24F01" w:rsidP="00A418BA">
            <w:pPr>
              <w:spacing w:before="120"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1C3F13">
              <w:rPr>
                <w:rFonts w:ascii="Arial" w:hAnsi="Arial" w:cs="Arial"/>
                <w:color w:val="000000"/>
                <w:u w:val="single"/>
              </w:rPr>
              <w:t>Uzasadnienie wyboru</w:t>
            </w:r>
            <w:r w:rsidRPr="00F245C5">
              <w:rPr>
                <w:rFonts w:ascii="Arial" w:hAnsi="Arial" w:cs="Arial"/>
                <w:color w:val="000000"/>
              </w:rPr>
              <w:t>: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7023B">
              <w:rPr>
                <w:rFonts w:ascii="Arial" w:hAnsi="Arial" w:cs="Arial"/>
              </w:rPr>
              <w:t xml:space="preserve">Oferta zdobyła najwyższą liczbę punktów spośród złożonych </w:t>
            </w:r>
            <w:r>
              <w:rPr>
                <w:rFonts w:ascii="Arial" w:hAnsi="Arial" w:cs="Arial"/>
              </w:rPr>
              <w:t xml:space="preserve">                         </w:t>
            </w:r>
            <w:r w:rsidRPr="00D7023B">
              <w:rPr>
                <w:rFonts w:ascii="Arial" w:hAnsi="Arial" w:cs="Arial"/>
              </w:rPr>
              <w:t>i niepodlegających odrzuceniu ofert.</w:t>
            </w:r>
          </w:p>
        </w:tc>
      </w:tr>
      <w:tr w:rsidR="00A24F01" w:rsidRPr="00EC273D" w14:paraId="270A921F" w14:textId="77777777" w:rsidTr="00A418BA">
        <w:trPr>
          <w:cantSplit/>
          <w:trHeight w:val="2684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0F1E" w14:textId="77777777" w:rsidR="00A24F01" w:rsidRPr="00F245C5" w:rsidRDefault="00A24F01" w:rsidP="00A418BA">
            <w:pPr>
              <w:spacing w:before="120" w:after="240" w:line="360" w:lineRule="auto"/>
              <w:jc w:val="both"/>
              <w:rPr>
                <w:rFonts w:ascii="Arial" w:hAnsi="Arial" w:cs="Arial"/>
              </w:rPr>
            </w:pPr>
            <w:r w:rsidRPr="00F245C5">
              <w:rPr>
                <w:rFonts w:ascii="Arial" w:hAnsi="Arial" w:cs="Arial"/>
                <w:b/>
                <w:bCs/>
              </w:rPr>
              <w:lastRenderedPageBreak/>
              <w:t xml:space="preserve">Część nr </w:t>
            </w:r>
            <w:r>
              <w:rPr>
                <w:rFonts w:ascii="Arial" w:hAnsi="Arial" w:cs="Arial"/>
                <w:b/>
                <w:bCs/>
              </w:rPr>
              <w:t>2</w:t>
            </w:r>
            <w:r w:rsidRPr="00F245C5">
              <w:rPr>
                <w:rFonts w:ascii="Arial" w:hAnsi="Arial" w:cs="Arial"/>
              </w:rPr>
              <w:t xml:space="preserve">: </w:t>
            </w:r>
            <w:r w:rsidRPr="00341D91">
              <w:rPr>
                <w:rFonts w:ascii="Arial" w:hAnsi="Arial" w:cs="Arial"/>
                <w:b/>
                <w:u w:val="single"/>
              </w:rPr>
              <w:t>Dostawa ryb</w:t>
            </w:r>
          </w:p>
          <w:p w14:paraId="3A33BC27" w14:textId="77777777" w:rsidR="00A24F01" w:rsidRPr="0098178B" w:rsidRDefault="00A24F01" w:rsidP="00A418BA">
            <w:pPr>
              <w:spacing w:line="360" w:lineRule="auto"/>
              <w:rPr>
                <w:rFonts w:ascii="Arial" w:hAnsi="Arial" w:cs="Arial"/>
                <w:b/>
              </w:rPr>
            </w:pPr>
            <w:r w:rsidRPr="0098178B">
              <w:rPr>
                <w:rFonts w:ascii="Arial" w:hAnsi="Arial" w:cs="Arial"/>
                <w:b/>
              </w:rPr>
              <w:t>AKWEN Hurtownia Ryb  Krystyna Grochulska</w:t>
            </w:r>
          </w:p>
          <w:p w14:paraId="6DC5FE3B" w14:textId="77777777" w:rsidR="00A24F01" w:rsidRDefault="00A24F01" w:rsidP="00A418BA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98178B">
              <w:rPr>
                <w:rFonts w:ascii="Arial" w:hAnsi="Arial" w:cs="Arial"/>
              </w:rPr>
              <w:t>ul. Tkacka 9, 15-689 Białystok</w:t>
            </w:r>
          </w:p>
          <w:p w14:paraId="5FB70402" w14:textId="77777777" w:rsidR="00A24F01" w:rsidRPr="00F245C5" w:rsidRDefault="00A24F01" w:rsidP="00A418BA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F245C5">
              <w:rPr>
                <w:rFonts w:ascii="Arial" w:hAnsi="Arial" w:cs="Arial"/>
              </w:rPr>
              <w:t>za cenę wykonania przedmiotu zamówienia w wysokości</w:t>
            </w:r>
            <w:r>
              <w:rPr>
                <w:rFonts w:ascii="Arial" w:hAnsi="Arial" w:cs="Arial"/>
              </w:rPr>
              <w:t xml:space="preserve">  </w:t>
            </w:r>
            <w:r w:rsidRPr="0098178B">
              <w:rPr>
                <w:rFonts w:ascii="Arial" w:hAnsi="Arial" w:cs="Arial"/>
                <w:b/>
              </w:rPr>
              <w:t>12 190,40 zł</w:t>
            </w:r>
          </w:p>
          <w:p w14:paraId="0B21B432" w14:textId="77777777" w:rsidR="00A24F01" w:rsidRPr="00EC273D" w:rsidRDefault="00A24F01" w:rsidP="00A418BA">
            <w:pPr>
              <w:spacing w:before="120"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1C3F13">
              <w:rPr>
                <w:rFonts w:ascii="Arial" w:hAnsi="Arial" w:cs="Arial"/>
                <w:color w:val="000000"/>
                <w:u w:val="single"/>
              </w:rPr>
              <w:t>Uzasadnienie wyboru</w:t>
            </w:r>
            <w:r w:rsidRPr="00F245C5">
              <w:rPr>
                <w:rFonts w:ascii="Arial" w:hAnsi="Arial" w:cs="Arial"/>
                <w:color w:val="000000"/>
              </w:rPr>
              <w:t>:</w:t>
            </w:r>
            <w:r w:rsidRPr="00D7023B">
              <w:rPr>
                <w:rFonts w:ascii="Arial" w:hAnsi="Arial" w:cs="Arial"/>
              </w:rPr>
              <w:t xml:space="preserve"> Oferta zdobyła najwyższą liczbę punktów spośród złożonych </w:t>
            </w:r>
            <w:r>
              <w:rPr>
                <w:rFonts w:ascii="Arial" w:hAnsi="Arial" w:cs="Arial"/>
              </w:rPr>
              <w:t xml:space="preserve">                         </w:t>
            </w:r>
            <w:r w:rsidRPr="00D7023B">
              <w:rPr>
                <w:rFonts w:ascii="Arial" w:hAnsi="Arial" w:cs="Arial"/>
              </w:rPr>
              <w:t>i niepodlegających odrzuceniu ofert.</w:t>
            </w:r>
          </w:p>
        </w:tc>
      </w:tr>
      <w:tr w:rsidR="00A24F01" w:rsidRPr="00F245C5" w14:paraId="6AD59E13" w14:textId="77777777" w:rsidTr="00A418BA">
        <w:trPr>
          <w:cantSplit/>
          <w:trHeight w:val="2684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6C54" w14:textId="77777777" w:rsidR="00A24F01" w:rsidRPr="00F245C5" w:rsidRDefault="00A24F01" w:rsidP="00A418BA">
            <w:pPr>
              <w:spacing w:before="120" w:after="240" w:line="360" w:lineRule="auto"/>
              <w:jc w:val="both"/>
              <w:rPr>
                <w:rFonts w:ascii="Arial" w:hAnsi="Arial" w:cs="Arial"/>
              </w:rPr>
            </w:pPr>
            <w:r w:rsidRPr="00F245C5">
              <w:rPr>
                <w:rFonts w:ascii="Arial" w:hAnsi="Arial" w:cs="Arial"/>
                <w:b/>
                <w:bCs/>
              </w:rPr>
              <w:t xml:space="preserve">Część nr 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F245C5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  <w:b/>
                <w:bCs/>
                <w:u w:val="single"/>
              </w:rPr>
              <w:t>Dostawa mrożonek</w:t>
            </w:r>
          </w:p>
          <w:p w14:paraId="680CADC7" w14:textId="77777777" w:rsidR="00A24F01" w:rsidRPr="0098178B" w:rsidRDefault="00A24F01" w:rsidP="00A418BA">
            <w:pPr>
              <w:spacing w:line="360" w:lineRule="auto"/>
              <w:rPr>
                <w:rFonts w:ascii="Arial" w:hAnsi="Arial" w:cs="Arial"/>
                <w:b/>
              </w:rPr>
            </w:pPr>
            <w:r w:rsidRPr="0098178B">
              <w:rPr>
                <w:rFonts w:ascii="Arial" w:hAnsi="Arial" w:cs="Arial"/>
                <w:b/>
              </w:rPr>
              <w:t>NEPTUN Włodzimierz Grochulski</w:t>
            </w:r>
          </w:p>
          <w:p w14:paraId="49738E46" w14:textId="77777777" w:rsidR="00A24F01" w:rsidRDefault="00A24F01" w:rsidP="00A418BA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98178B">
              <w:rPr>
                <w:rFonts w:ascii="Arial" w:hAnsi="Arial" w:cs="Arial"/>
              </w:rPr>
              <w:t>ul. Zachodnia 24/21, 15-345 Białystok</w:t>
            </w:r>
          </w:p>
          <w:p w14:paraId="7125EB3E" w14:textId="77777777" w:rsidR="00A24F01" w:rsidRPr="00F245C5" w:rsidRDefault="00A24F01" w:rsidP="00A418BA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F245C5">
              <w:rPr>
                <w:rFonts w:ascii="Arial" w:hAnsi="Arial" w:cs="Arial"/>
              </w:rPr>
              <w:t>za cenę wykonania przedmiotu zamówienia w wysokości</w:t>
            </w:r>
            <w:r>
              <w:rPr>
                <w:rFonts w:ascii="Arial" w:hAnsi="Arial" w:cs="Arial"/>
              </w:rPr>
              <w:t xml:space="preserve">  </w:t>
            </w:r>
            <w:r w:rsidRPr="0098178B">
              <w:rPr>
                <w:rFonts w:ascii="Arial" w:hAnsi="Arial" w:cs="Arial"/>
                <w:b/>
              </w:rPr>
              <w:t>14 919,71 zł</w:t>
            </w:r>
          </w:p>
          <w:p w14:paraId="56BEA53B" w14:textId="77777777" w:rsidR="00A24F01" w:rsidRPr="00F245C5" w:rsidRDefault="00A24F01" w:rsidP="00A418BA">
            <w:pPr>
              <w:spacing w:before="120" w:after="240"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C3F13">
              <w:rPr>
                <w:rFonts w:ascii="Arial" w:hAnsi="Arial" w:cs="Arial"/>
                <w:color w:val="000000"/>
                <w:u w:val="single"/>
              </w:rPr>
              <w:t>Uzasadnienie wyboru</w:t>
            </w:r>
            <w:r w:rsidRPr="00F245C5">
              <w:rPr>
                <w:rFonts w:ascii="Arial" w:hAnsi="Arial" w:cs="Arial"/>
                <w:color w:val="000000"/>
              </w:rPr>
              <w:t>:</w:t>
            </w:r>
            <w:r w:rsidRPr="00D7023B">
              <w:rPr>
                <w:rFonts w:ascii="Arial" w:hAnsi="Arial" w:cs="Arial"/>
              </w:rPr>
              <w:t xml:space="preserve"> Oferta zdobyła najwyższą liczbę punktów spośród złożonych </w:t>
            </w:r>
            <w:r>
              <w:rPr>
                <w:rFonts w:ascii="Arial" w:hAnsi="Arial" w:cs="Arial"/>
              </w:rPr>
              <w:t xml:space="preserve">                         </w:t>
            </w:r>
            <w:r w:rsidRPr="00D7023B">
              <w:rPr>
                <w:rFonts w:ascii="Arial" w:hAnsi="Arial" w:cs="Arial"/>
              </w:rPr>
              <w:t>i niepodlegających odrzuceniu ofert.</w:t>
            </w:r>
          </w:p>
        </w:tc>
      </w:tr>
      <w:tr w:rsidR="00A24F01" w:rsidRPr="00F245C5" w14:paraId="659E672B" w14:textId="77777777" w:rsidTr="00A418BA">
        <w:trPr>
          <w:cantSplit/>
          <w:trHeight w:val="2684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3059" w14:textId="77777777" w:rsidR="00A24F01" w:rsidRPr="00F245C5" w:rsidRDefault="00A24F01" w:rsidP="00A418BA">
            <w:pPr>
              <w:spacing w:before="120" w:after="240" w:line="360" w:lineRule="auto"/>
              <w:jc w:val="both"/>
              <w:rPr>
                <w:rFonts w:ascii="Arial" w:hAnsi="Arial" w:cs="Arial"/>
              </w:rPr>
            </w:pPr>
            <w:r w:rsidRPr="00F245C5">
              <w:rPr>
                <w:rFonts w:ascii="Arial" w:hAnsi="Arial" w:cs="Arial"/>
                <w:b/>
                <w:bCs/>
              </w:rPr>
              <w:t xml:space="preserve">Część nr </w:t>
            </w:r>
            <w:r>
              <w:rPr>
                <w:rFonts w:ascii="Arial" w:hAnsi="Arial" w:cs="Arial"/>
                <w:b/>
                <w:bCs/>
              </w:rPr>
              <w:t>4</w:t>
            </w:r>
            <w:r w:rsidRPr="00F245C5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  <w:b/>
                <w:bCs/>
                <w:u w:val="single"/>
              </w:rPr>
              <w:t>Dostawa jaj</w:t>
            </w:r>
          </w:p>
          <w:p w14:paraId="41317A1C" w14:textId="77777777" w:rsidR="00A24F01" w:rsidRPr="0098178B" w:rsidRDefault="00A24F01" w:rsidP="00A418BA">
            <w:pPr>
              <w:spacing w:line="360" w:lineRule="auto"/>
              <w:rPr>
                <w:rFonts w:ascii="Arial" w:hAnsi="Arial" w:cs="Arial"/>
                <w:b/>
              </w:rPr>
            </w:pPr>
            <w:r w:rsidRPr="0098178B">
              <w:rPr>
                <w:rFonts w:ascii="Arial" w:hAnsi="Arial" w:cs="Arial"/>
                <w:b/>
              </w:rPr>
              <w:t>Mona-Kontra Sp. z o.o.</w:t>
            </w:r>
          </w:p>
          <w:p w14:paraId="22264B5B" w14:textId="77777777" w:rsidR="00A24F01" w:rsidRDefault="00A24F01" w:rsidP="00A418BA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98178B">
              <w:rPr>
                <w:rFonts w:ascii="Arial" w:hAnsi="Arial" w:cs="Arial"/>
              </w:rPr>
              <w:t>ul. Majora Hubala 6, 16-400 Suwałki</w:t>
            </w:r>
          </w:p>
          <w:p w14:paraId="3225AAF7" w14:textId="77777777" w:rsidR="00A24F01" w:rsidRPr="0098178B" w:rsidRDefault="00A24F01" w:rsidP="00A418BA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F245C5">
              <w:rPr>
                <w:rFonts w:ascii="Arial" w:hAnsi="Arial" w:cs="Arial"/>
              </w:rPr>
              <w:t>za cenę wykonania przedmiotu zamówienia w wysokości</w:t>
            </w:r>
            <w:r>
              <w:rPr>
                <w:rFonts w:ascii="Arial" w:hAnsi="Arial" w:cs="Arial"/>
              </w:rPr>
              <w:t xml:space="preserve"> </w:t>
            </w:r>
            <w:r w:rsidRPr="0098178B">
              <w:rPr>
                <w:rFonts w:ascii="Arial" w:hAnsi="Arial" w:cs="Arial"/>
                <w:b/>
              </w:rPr>
              <w:t>6 300,00 zł</w:t>
            </w:r>
          </w:p>
          <w:p w14:paraId="6A1C9574" w14:textId="77777777" w:rsidR="00A24F01" w:rsidRPr="00F245C5" w:rsidRDefault="00A24F01" w:rsidP="00A418BA">
            <w:pPr>
              <w:spacing w:before="120" w:after="240"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C3F13">
              <w:rPr>
                <w:rFonts w:ascii="Arial" w:hAnsi="Arial" w:cs="Arial"/>
                <w:color w:val="000000"/>
                <w:u w:val="single"/>
              </w:rPr>
              <w:t>Uzasadnienie wyboru</w:t>
            </w:r>
            <w:r w:rsidRPr="00F245C5">
              <w:rPr>
                <w:rFonts w:ascii="Arial" w:hAnsi="Arial" w:cs="Arial"/>
                <w:color w:val="000000"/>
              </w:rPr>
              <w:t>:</w:t>
            </w:r>
            <w:r w:rsidRPr="00D7023B">
              <w:rPr>
                <w:rFonts w:ascii="Arial" w:hAnsi="Arial" w:cs="Arial"/>
              </w:rPr>
              <w:t xml:space="preserve"> Oferta zdobyła najwyższą liczbę punktów spośród złożonych </w:t>
            </w:r>
            <w:r>
              <w:rPr>
                <w:rFonts w:ascii="Arial" w:hAnsi="Arial" w:cs="Arial"/>
              </w:rPr>
              <w:t xml:space="preserve">                         </w:t>
            </w:r>
            <w:r w:rsidRPr="00D7023B">
              <w:rPr>
                <w:rFonts w:ascii="Arial" w:hAnsi="Arial" w:cs="Arial"/>
              </w:rPr>
              <w:t>i niepodlegających odrzuceniu ofert.</w:t>
            </w:r>
          </w:p>
        </w:tc>
      </w:tr>
      <w:tr w:rsidR="00A24F01" w:rsidRPr="00F245C5" w14:paraId="794321E9" w14:textId="77777777" w:rsidTr="00A418BA">
        <w:trPr>
          <w:cantSplit/>
          <w:trHeight w:val="2684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C945" w14:textId="77777777" w:rsidR="00A24F01" w:rsidRPr="00F245C5" w:rsidRDefault="00A24F01" w:rsidP="00A418BA">
            <w:pPr>
              <w:spacing w:before="120" w:after="240" w:line="360" w:lineRule="auto"/>
              <w:jc w:val="both"/>
              <w:rPr>
                <w:rFonts w:ascii="Arial" w:hAnsi="Arial" w:cs="Arial"/>
              </w:rPr>
            </w:pPr>
            <w:r w:rsidRPr="00F245C5">
              <w:rPr>
                <w:rFonts w:ascii="Arial" w:hAnsi="Arial" w:cs="Arial"/>
                <w:b/>
                <w:bCs/>
              </w:rPr>
              <w:t xml:space="preserve">Część nr </w:t>
            </w:r>
            <w:r>
              <w:rPr>
                <w:rFonts w:ascii="Arial" w:hAnsi="Arial" w:cs="Arial"/>
                <w:b/>
                <w:bCs/>
              </w:rPr>
              <w:t>5</w:t>
            </w:r>
            <w:r w:rsidRPr="00F245C5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  <w:b/>
                <w:bCs/>
                <w:u w:val="single"/>
              </w:rPr>
              <w:t>Dostawa warzyw i owoców</w:t>
            </w:r>
          </w:p>
          <w:p w14:paraId="657E1E14" w14:textId="77777777" w:rsidR="00A24F01" w:rsidRPr="0098178B" w:rsidRDefault="00A24F01" w:rsidP="00A418BA">
            <w:pPr>
              <w:spacing w:line="360" w:lineRule="auto"/>
              <w:rPr>
                <w:rFonts w:ascii="Arial" w:hAnsi="Arial" w:cs="Arial"/>
                <w:b/>
              </w:rPr>
            </w:pPr>
            <w:r w:rsidRPr="0098178B">
              <w:rPr>
                <w:rFonts w:ascii="Arial" w:hAnsi="Arial" w:cs="Arial"/>
                <w:b/>
              </w:rPr>
              <w:t>Hurtownia Warzyw i Owoców GALA Anna Stefanowska</w:t>
            </w:r>
          </w:p>
          <w:p w14:paraId="3254C014" w14:textId="77777777" w:rsidR="00A24F01" w:rsidRDefault="00A24F01" w:rsidP="00A418BA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98178B">
              <w:rPr>
                <w:rFonts w:ascii="Arial" w:hAnsi="Arial" w:cs="Arial"/>
              </w:rPr>
              <w:t>ul. Szkolna 8C, 16-400 Suwałki</w:t>
            </w:r>
          </w:p>
          <w:p w14:paraId="78599ECC" w14:textId="77777777" w:rsidR="00A24F01" w:rsidRPr="0098178B" w:rsidRDefault="00A24F01" w:rsidP="00A418BA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F245C5">
              <w:rPr>
                <w:rFonts w:ascii="Arial" w:hAnsi="Arial" w:cs="Arial"/>
              </w:rPr>
              <w:t>za cenę wykonania przedmiotu zamówienia w wysokości</w:t>
            </w:r>
            <w:r>
              <w:rPr>
                <w:rFonts w:ascii="Arial" w:hAnsi="Arial" w:cs="Arial"/>
              </w:rPr>
              <w:t xml:space="preserve"> </w:t>
            </w:r>
            <w:r w:rsidRPr="0098178B">
              <w:rPr>
                <w:rFonts w:ascii="Arial" w:hAnsi="Arial" w:cs="Arial"/>
                <w:b/>
              </w:rPr>
              <w:t>41 530,02 zł</w:t>
            </w:r>
          </w:p>
          <w:p w14:paraId="212DE8A7" w14:textId="77777777" w:rsidR="00A24F01" w:rsidRPr="00F245C5" w:rsidRDefault="00A24F01" w:rsidP="00A418BA">
            <w:pPr>
              <w:spacing w:before="120" w:after="240"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C3F13">
              <w:rPr>
                <w:rFonts w:ascii="Arial" w:hAnsi="Arial" w:cs="Arial"/>
                <w:color w:val="000000"/>
                <w:u w:val="single"/>
              </w:rPr>
              <w:t>Uzasadnienie wyboru</w:t>
            </w:r>
            <w:r w:rsidRPr="00F245C5">
              <w:rPr>
                <w:rFonts w:ascii="Arial" w:hAnsi="Arial" w:cs="Arial"/>
                <w:color w:val="000000"/>
              </w:rPr>
              <w:t>:</w:t>
            </w:r>
            <w:r w:rsidRPr="00D7023B">
              <w:rPr>
                <w:rFonts w:ascii="Arial" w:hAnsi="Arial" w:cs="Arial"/>
              </w:rPr>
              <w:t xml:space="preserve"> Oferta zdobyła najwyższą liczbę punktów spośród złożonych </w:t>
            </w:r>
            <w:r>
              <w:rPr>
                <w:rFonts w:ascii="Arial" w:hAnsi="Arial" w:cs="Arial"/>
              </w:rPr>
              <w:t xml:space="preserve">                         </w:t>
            </w:r>
            <w:r w:rsidRPr="00D7023B">
              <w:rPr>
                <w:rFonts w:ascii="Arial" w:hAnsi="Arial" w:cs="Arial"/>
              </w:rPr>
              <w:t>i niepodlegających odrzuceniu ofert.</w:t>
            </w:r>
          </w:p>
        </w:tc>
      </w:tr>
      <w:tr w:rsidR="00A24F01" w:rsidRPr="00F245C5" w14:paraId="528211DE" w14:textId="77777777" w:rsidTr="00A418BA">
        <w:trPr>
          <w:cantSplit/>
          <w:trHeight w:val="2684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E048" w14:textId="77777777" w:rsidR="00A24F01" w:rsidRPr="00F245C5" w:rsidRDefault="00A24F01" w:rsidP="00A418BA">
            <w:pPr>
              <w:spacing w:before="120" w:after="240" w:line="360" w:lineRule="auto"/>
              <w:jc w:val="both"/>
              <w:rPr>
                <w:rFonts w:ascii="Arial" w:hAnsi="Arial" w:cs="Arial"/>
              </w:rPr>
            </w:pPr>
            <w:r w:rsidRPr="00F245C5">
              <w:rPr>
                <w:rFonts w:ascii="Arial" w:hAnsi="Arial" w:cs="Arial"/>
                <w:b/>
                <w:bCs/>
              </w:rPr>
              <w:t xml:space="preserve">Część nr </w:t>
            </w:r>
            <w:r>
              <w:rPr>
                <w:rFonts w:ascii="Arial" w:hAnsi="Arial" w:cs="Arial"/>
                <w:b/>
                <w:bCs/>
              </w:rPr>
              <w:t>6</w:t>
            </w:r>
            <w:r w:rsidRPr="00F245C5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  <w:b/>
                <w:bCs/>
                <w:u w:val="single"/>
              </w:rPr>
              <w:t>Dostawa produktów suchych i innych</w:t>
            </w:r>
          </w:p>
          <w:p w14:paraId="7B40EEB6" w14:textId="77777777" w:rsidR="00A24F01" w:rsidRPr="00436D5C" w:rsidRDefault="00A24F01" w:rsidP="00A418BA">
            <w:pPr>
              <w:spacing w:line="360" w:lineRule="auto"/>
              <w:rPr>
                <w:rFonts w:ascii="Arial" w:hAnsi="Arial" w:cs="Arial"/>
                <w:b/>
              </w:rPr>
            </w:pPr>
            <w:r w:rsidRPr="00436D5C">
              <w:rPr>
                <w:rFonts w:ascii="Arial" w:hAnsi="Arial" w:cs="Arial"/>
                <w:b/>
              </w:rPr>
              <w:t xml:space="preserve">Aber Sp. z o.o. </w:t>
            </w:r>
          </w:p>
          <w:p w14:paraId="0512C40B" w14:textId="77777777" w:rsidR="00A24F01" w:rsidRDefault="00A24F01" w:rsidP="00A418BA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436D5C">
              <w:rPr>
                <w:rFonts w:ascii="Arial" w:hAnsi="Arial" w:cs="Arial"/>
              </w:rPr>
              <w:t>ul. Sprzętowa 3, 10-467 Olsztyn</w:t>
            </w:r>
          </w:p>
          <w:p w14:paraId="3BF77A4A" w14:textId="77777777" w:rsidR="00A24F01" w:rsidRPr="00F245C5" w:rsidRDefault="00A24F01" w:rsidP="00A418BA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F245C5">
              <w:rPr>
                <w:rFonts w:ascii="Arial" w:hAnsi="Arial" w:cs="Arial"/>
              </w:rPr>
              <w:t>za cenę wykonania przedmiotu zamówienia w wysokości</w:t>
            </w:r>
            <w:r>
              <w:rPr>
                <w:rFonts w:ascii="Arial" w:hAnsi="Arial" w:cs="Arial"/>
              </w:rPr>
              <w:t xml:space="preserve"> </w:t>
            </w:r>
            <w:r w:rsidRPr="00436D5C">
              <w:rPr>
                <w:rFonts w:ascii="Arial" w:hAnsi="Arial" w:cs="Arial"/>
                <w:b/>
              </w:rPr>
              <w:t>31 921,95 zł</w:t>
            </w:r>
          </w:p>
          <w:p w14:paraId="201B4DBD" w14:textId="77777777" w:rsidR="00A24F01" w:rsidRPr="00F245C5" w:rsidRDefault="00A24F01" w:rsidP="00A418BA">
            <w:pPr>
              <w:spacing w:before="120" w:after="240"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C3F13">
              <w:rPr>
                <w:rFonts w:ascii="Arial" w:hAnsi="Arial" w:cs="Arial"/>
                <w:color w:val="000000"/>
                <w:u w:val="single"/>
              </w:rPr>
              <w:t>Uzasadnienie wyboru</w:t>
            </w:r>
            <w:r w:rsidRPr="00F245C5">
              <w:rPr>
                <w:rFonts w:ascii="Arial" w:hAnsi="Arial" w:cs="Arial"/>
                <w:color w:val="000000"/>
              </w:rPr>
              <w:t>:</w:t>
            </w:r>
            <w:r w:rsidRPr="00D7023B">
              <w:rPr>
                <w:rFonts w:ascii="Arial" w:hAnsi="Arial" w:cs="Arial"/>
              </w:rPr>
              <w:t xml:space="preserve"> Oferta zdobyła najwyższą liczbę punktów spośród złożonych </w:t>
            </w:r>
            <w:r>
              <w:rPr>
                <w:rFonts w:ascii="Arial" w:hAnsi="Arial" w:cs="Arial"/>
              </w:rPr>
              <w:t xml:space="preserve">                         </w:t>
            </w:r>
            <w:r w:rsidRPr="00D7023B">
              <w:rPr>
                <w:rFonts w:ascii="Arial" w:hAnsi="Arial" w:cs="Arial"/>
              </w:rPr>
              <w:t>i niepodlegających odrzuceniu ofert.</w:t>
            </w:r>
          </w:p>
        </w:tc>
      </w:tr>
      <w:tr w:rsidR="00A24F01" w:rsidRPr="00F245C5" w14:paraId="7D440947" w14:textId="77777777" w:rsidTr="00A418BA">
        <w:trPr>
          <w:cantSplit/>
          <w:trHeight w:val="2684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530E" w14:textId="77777777" w:rsidR="00A24F01" w:rsidRPr="00F245C5" w:rsidRDefault="00A24F01" w:rsidP="00A418BA">
            <w:pPr>
              <w:spacing w:before="120" w:after="240" w:line="360" w:lineRule="auto"/>
              <w:jc w:val="both"/>
              <w:rPr>
                <w:rFonts w:ascii="Arial" w:hAnsi="Arial" w:cs="Arial"/>
              </w:rPr>
            </w:pPr>
            <w:r w:rsidRPr="00F245C5">
              <w:rPr>
                <w:rFonts w:ascii="Arial" w:hAnsi="Arial" w:cs="Arial"/>
                <w:b/>
                <w:bCs/>
              </w:rPr>
              <w:t xml:space="preserve">Część nr </w:t>
            </w:r>
            <w:r>
              <w:rPr>
                <w:rFonts w:ascii="Arial" w:hAnsi="Arial" w:cs="Arial"/>
                <w:b/>
                <w:bCs/>
              </w:rPr>
              <w:t>7</w:t>
            </w:r>
            <w:r w:rsidRPr="00F245C5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  <w:b/>
                <w:bCs/>
                <w:u w:val="single"/>
              </w:rPr>
              <w:t>Dostawa pieczywa</w:t>
            </w:r>
          </w:p>
          <w:p w14:paraId="52231F05" w14:textId="77777777" w:rsidR="00A24F01" w:rsidRPr="00436D5C" w:rsidRDefault="00A24F01" w:rsidP="00A418BA">
            <w:pPr>
              <w:spacing w:line="360" w:lineRule="auto"/>
              <w:rPr>
                <w:rFonts w:ascii="Arial" w:hAnsi="Arial" w:cs="Arial"/>
                <w:b/>
              </w:rPr>
            </w:pPr>
            <w:r w:rsidRPr="00436D5C">
              <w:rPr>
                <w:rFonts w:ascii="Arial" w:hAnsi="Arial" w:cs="Arial"/>
                <w:b/>
              </w:rPr>
              <w:t>KARMELEK Paweł Surawski</w:t>
            </w:r>
          </w:p>
          <w:p w14:paraId="2869E1FA" w14:textId="77777777" w:rsidR="00A24F01" w:rsidRDefault="00A24F01" w:rsidP="00A418BA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436D5C">
              <w:rPr>
                <w:rFonts w:ascii="Arial" w:hAnsi="Arial" w:cs="Arial"/>
              </w:rPr>
              <w:t>ul. Bahrkego 5, 19-300 Ełk</w:t>
            </w:r>
          </w:p>
          <w:p w14:paraId="010F0186" w14:textId="77777777" w:rsidR="00A24F01" w:rsidRPr="00436D5C" w:rsidRDefault="00A24F01" w:rsidP="00A418BA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F245C5">
              <w:rPr>
                <w:rFonts w:ascii="Arial" w:hAnsi="Arial" w:cs="Arial"/>
              </w:rPr>
              <w:t>za cenę wykonania przedmiotu zamówienia w wysokości</w:t>
            </w:r>
            <w:r>
              <w:rPr>
                <w:rFonts w:ascii="Arial" w:hAnsi="Arial" w:cs="Arial"/>
              </w:rPr>
              <w:t xml:space="preserve"> </w:t>
            </w:r>
            <w:r w:rsidRPr="00436D5C">
              <w:rPr>
                <w:rFonts w:ascii="Arial" w:hAnsi="Arial" w:cs="Arial"/>
                <w:b/>
              </w:rPr>
              <w:t>22 422,75 zł</w:t>
            </w:r>
          </w:p>
          <w:p w14:paraId="37BA3305" w14:textId="77777777" w:rsidR="00A24F01" w:rsidRPr="00F245C5" w:rsidRDefault="00A24F01" w:rsidP="00A418BA">
            <w:pPr>
              <w:spacing w:before="120" w:after="240"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C3F13">
              <w:rPr>
                <w:rFonts w:ascii="Arial" w:hAnsi="Arial" w:cs="Arial"/>
                <w:color w:val="000000"/>
                <w:u w:val="single"/>
              </w:rPr>
              <w:t>Uzasadnienie wyboru</w:t>
            </w:r>
            <w:r w:rsidRPr="00F245C5">
              <w:rPr>
                <w:rFonts w:ascii="Arial" w:hAnsi="Arial" w:cs="Arial"/>
                <w:color w:val="000000"/>
              </w:rPr>
              <w:t>:</w:t>
            </w:r>
            <w:r w:rsidRPr="00D7023B">
              <w:rPr>
                <w:rFonts w:ascii="Arial" w:hAnsi="Arial" w:cs="Arial"/>
              </w:rPr>
              <w:t xml:space="preserve"> Oferta zdobyła najwyższą liczbę punktów spośród złożonych </w:t>
            </w:r>
            <w:r>
              <w:rPr>
                <w:rFonts w:ascii="Arial" w:hAnsi="Arial" w:cs="Arial"/>
              </w:rPr>
              <w:t xml:space="preserve">                         </w:t>
            </w:r>
            <w:r w:rsidRPr="00D7023B">
              <w:rPr>
                <w:rFonts w:ascii="Arial" w:hAnsi="Arial" w:cs="Arial"/>
              </w:rPr>
              <w:t>i niepodlegających odrzuceniu ofert.</w:t>
            </w:r>
          </w:p>
        </w:tc>
      </w:tr>
      <w:tr w:rsidR="00A24F01" w:rsidRPr="00F245C5" w14:paraId="63BF5C84" w14:textId="77777777" w:rsidTr="00A418BA">
        <w:trPr>
          <w:cantSplit/>
          <w:trHeight w:val="2684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D285" w14:textId="77777777" w:rsidR="00A24F01" w:rsidRPr="00F245C5" w:rsidRDefault="00A24F01" w:rsidP="00A418BA">
            <w:pPr>
              <w:spacing w:before="120" w:after="240" w:line="360" w:lineRule="auto"/>
              <w:jc w:val="both"/>
              <w:rPr>
                <w:rFonts w:ascii="Arial" w:hAnsi="Arial" w:cs="Arial"/>
              </w:rPr>
            </w:pPr>
            <w:r w:rsidRPr="00F245C5">
              <w:rPr>
                <w:rFonts w:ascii="Arial" w:hAnsi="Arial" w:cs="Arial"/>
                <w:b/>
                <w:bCs/>
              </w:rPr>
              <w:t xml:space="preserve">Część nr </w:t>
            </w:r>
            <w:r>
              <w:rPr>
                <w:rFonts w:ascii="Arial" w:hAnsi="Arial" w:cs="Arial"/>
                <w:b/>
                <w:bCs/>
              </w:rPr>
              <w:t>8</w:t>
            </w:r>
            <w:r w:rsidRPr="00F245C5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  <w:b/>
                <w:bCs/>
                <w:u w:val="single"/>
              </w:rPr>
              <w:t>Dostawa przetworów mlecznych</w:t>
            </w:r>
          </w:p>
          <w:p w14:paraId="3DACF72F" w14:textId="77777777" w:rsidR="00A24F01" w:rsidRPr="00436D5C" w:rsidRDefault="00A24F01" w:rsidP="00A418BA">
            <w:pPr>
              <w:spacing w:line="360" w:lineRule="auto"/>
              <w:rPr>
                <w:rFonts w:ascii="Arial" w:hAnsi="Arial" w:cs="Arial"/>
                <w:b/>
              </w:rPr>
            </w:pPr>
            <w:r w:rsidRPr="00436D5C">
              <w:rPr>
                <w:rFonts w:ascii="Arial" w:hAnsi="Arial" w:cs="Arial"/>
                <w:b/>
              </w:rPr>
              <w:t>IL-KAS Ilnicki Kasperek Spółka Jawna</w:t>
            </w:r>
          </w:p>
          <w:p w14:paraId="2F9388C3" w14:textId="77777777" w:rsidR="00A24F01" w:rsidRDefault="00A24F01" w:rsidP="00A418BA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436D5C">
              <w:rPr>
                <w:rFonts w:ascii="Arial" w:hAnsi="Arial" w:cs="Arial"/>
              </w:rPr>
              <w:t>ul. Moniuszki 13, 11-500 Giżycko</w:t>
            </w:r>
          </w:p>
          <w:p w14:paraId="49F26DA4" w14:textId="77777777" w:rsidR="00A24F01" w:rsidRPr="00F245C5" w:rsidRDefault="00A24F01" w:rsidP="00A418BA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F245C5">
              <w:rPr>
                <w:rFonts w:ascii="Arial" w:hAnsi="Arial" w:cs="Arial"/>
              </w:rPr>
              <w:t>za cenę wykonania przedmiotu zamówienia w wysokości</w:t>
            </w:r>
            <w:r>
              <w:rPr>
                <w:rFonts w:ascii="Arial" w:hAnsi="Arial" w:cs="Arial"/>
              </w:rPr>
              <w:t xml:space="preserve">  </w:t>
            </w:r>
            <w:r w:rsidRPr="00436D5C">
              <w:rPr>
                <w:rFonts w:ascii="Arial" w:hAnsi="Arial" w:cs="Arial"/>
                <w:b/>
              </w:rPr>
              <w:t>13 530,30 zł</w:t>
            </w:r>
          </w:p>
          <w:p w14:paraId="74650D62" w14:textId="77777777" w:rsidR="00A24F01" w:rsidRPr="00F245C5" w:rsidRDefault="00A24F01" w:rsidP="00A418BA">
            <w:pPr>
              <w:spacing w:before="120" w:after="240"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C3F13">
              <w:rPr>
                <w:rFonts w:ascii="Arial" w:hAnsi="Arial" w:cs="Arial"/>
                <w:color w:val="000000"/>
                <w:u w:val="single"/>
              </w:rPr>
              <w:t>Uzasadnienie wyboru</w:t>
            </w:r>
            <w:r w:rsidRPr="00F245C5">
              <w:rPr>
                <w:rFonts w:ascii="Arial" w:hAnsi="Arial" w:cs="Arial"/>
                <w:color w:val="000000"/>
              </w:rPr>
              <w:t>:</w:t>
            </w:r>
            <w:r w:rsidRPr="00D7023B">
              <w:rPr>
                <w:rFonts w:ascii="Arial" w:hAnsi="Arial" w:cs="Arial"/>
              </w:rPr>
              <w:t xml:space="preserve"> Oferta zdobyła najwyższą liczbę punktów spośród złożonych </w:t>
            </w:r>
            <w:r>
              <w:rPr>
                <w:rFonts w:ascii="Arial" w:hAnsi="Arial" w:cs="Arial"/>
              </w:rPr>
              <w:t xml:space="preserve">                         </w:t>
            </w:r>
            <w:r w:rsidRPr="00D7023B">
              <w:rPr>
                <w:rFonts w:ascii="Arial" w:hAnsi="Arial" w:cs="Arial"/>
              </w:rPr>
              <w:t>i niepodlegających odrzuceniu ofert.</w:t>
            </w:r>
          </w:p>
        </w:tc>
      </w:tr>
      <w:tr w:rsidR="00A24F01" w:rsidRPr="00F245C5" w14:paraId="78CCCDEF" w14:textId="77777777" w:rsidTr="00A418BA">
        <w:trPr>
          <w:cantSplit/>
          <w:trHeight w:val="2684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0DCB" w14:textId="77777777" w:rsidR="00A24F01" w:rsidRPr="00F245C5" w:rsidRDefault="00A24F01" w:rsidP="00A418BA">
            <w:pPr>
              <w:spacing w:before="120" w:after="240" w:line="360" w:lineRule="auto"/>
              <w:jc w:val="both"/>
              <w:rPr>
                <w:rFonts w:ascii="Arial" w:hAnsi="Arial" w:cs="Arial"/>
              </w:rPr>
            </w:pPr>
            <w:r w:rsidRPr="00F245C5">
              <w:rPr>
                <w:rFonts w:ascii="Arial" w:hAnsi="Arial" w:cs="Arial"/>
                <w:b/>
                <w:bCs/>
              </w:rPr>
              <w:t xml:space="preserve">Część nr </w:t>
            </w:r>
            <w:r>
              <w:rPr>
                <w:rFonts w:ascii="Arial" w:hAnsi="Arial" w:cs="Arial"/>
                <w:b/>
                <w:bCs/>
              </w:rPr>
              <w:t>9</w:t>
            </w:r>
            <w:r w:rsidRPr="00F245C5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  <w:b/>
                <w:bCs/>
                <w:u w:val="single"/>
              </w:rPr>
              <w:t>Dostawa nabiału</w:t>
            </w:r>
          </w:p>
          <w:p w14:paraId="0A16F66C" w14:textId="77777777" w:rsidR="00A24F01" w:rsidRPr="00436D5C" w:rsidRDefault="00A24F01" w:rsidP="00A418BA">
            <w:pPr>
              <w:spacing w:line="360" w:lineRule="auto"/>
              <w:rPr>
                <w:rFonts w:ascii="Arial" w:hAnsi="Arial" w:cs="Arial"/>
                <w:b/>
              </w:rPr>
            </w:pPr>
            <w:r w:rsidRPr="00436D5C">
              <w:rPr>
                <w:rFonts w:ascii="Arial" w:hAnsi="Arial" w:cs="Arial"/>
                <w:b/>
              </w:rPr>
              <w:t>Okręgowa Spółdzielnia Mleczarska</w:t>
            </w:r>
          </w:p>
          <w:p w14:paraId="2DF84043" w14:textId="77777777" w:rsidR="00A24F01" w:rsidRDefault="00A24F01" w:rsidP="00A418BA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436D5C">
              <w:rPr>
                <w:rFonts w:ascii="Arial" w:hAnsi="Arial" w:cs="Arial"/>
              </w:rPr>
              <w:t>ul. Wojska Polskiego 10, 19-400 Olecko</w:t>
            </w:r>
          </w:p>
          <w:p w14:paraId="27C61891" w14:textId="77777777" w:rsidR="00A24F01" w:rsidRPr="00436D5C" w:rsidRDefault="00A24F01" w:rsidP="00A418BA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F245C5">
              <w:rPr>
                <w:rFonts w:ascii="Arial" w:hAnsi="Arial" w:cs="Arial"/>
              </w:rPr>
              <w:t>za cenę wykonania przedmiotu zamówienia w wysokości</w:t>
            </w:r>
            <w:r>
              <w:rPr>
                <w:rFonts w:ascii="Arial" w:hAnsi="Arial" w:cs="Arial"/>
              </w:rPr>
              <w:t xml:space="preserve"> </w:t>
            </w:r>
            <w:r w:rsidRPr="00436D5C">
              <w:rPr>
                <w:rFonts w:ascii="Arial" w:hAnsi="Arial" w:cs="Arial"/>
                <w:b/>
              </w:rPr>
              <w:t>25 289,25 zł</w:t>
            </w:r>
          </w:p>
          <w:p w14:paraId="75A93E6D" w14:textId="77777777" w:rsidR="00A24F01" w:rsidRPr="00F245C5" w:rsidRDefault="00A24F01" w:rsidP="00A418BA">
            <w:pPr>
              <w:spacing w:before="120" w:after="240"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1C3F13">
              <w:rPr>
                <w:rFonts w:ascii="Arial" w:hAnsi="Arial" w:cs="Arial"/>
                <w:color w:val="000000"/>
                <w:u w:val="single"/>
              </w:rPr>
              <w:t>Uzasadnienie wyboru</w:t>
            </w:r>
            <w:r w:rsidRPr="00F245C5">
              <w:rPr>
                <w:rFonts w:ascii="Arial" w:hAnsi="Arial" w:cs="Arial"/>
                <w:color w:val="000000"/>
              </w:rPr>
              <w:t>:</w:t>
            </w:r>
            <w:r w:rsidRPr="00D7023B">
              <w:rPr>
                <w:rFonts w:ascii="Arial" w:hAnsi="Arial" w:cs="Arial"/>
              </w:rPr>
              <w:t xml:space="preserve"> Oferta zdobyła najwyższą liczbę punktów spośród złożonych </w:t>
            </w:r>
            <w:r>
              <w:rPr>
                <w:rFonts w:ascii="Arial" w:hAnsi="Arial" w:cs="Arial"/>
              </w:rPr>
              <w:t xml:space="preserve">                         </w:t>
            </w:r>
            <w:r w:rsidRPr="00D7023B">
              <w:rPr>
                <w:rFonts w:ascii="Arial" w:hAnsi="Arial" w:cs="Arial"/>
              </w:rPr>
              <w:t>i niepodlegających odrzuceniu ofert.</w:t>
            </w:r>
          </w:p>
        </w:tc>
      </w:tr>
    </w:tbl>
    <w:p w14:paraId="09FAD205" w14:textId="77777777" w:rsidR="00A24F01" w:rsidRDefault="00A24F01" w:rsidP="00B947C1">
      <w:pPr>
        <w:spacing w:before="360" w:after="120" w:line="360" w:lineRule="auto"/>
        <w:jc w:val="both"/>
        <w:rPr>
          <w:rFonts w:ascii="Arial" w:hAnsi="Arial" w:cs="Arial"/>
          <w:b/>
          <w:bCs/>
          <w:color w:val="000000"/>
        </w:rPr>
      </w:pPr>
    </w:p>
    <w:p w14:paraId="1CFA8F75" w14:textId="77777777" w:rsidR="00A24F01" w:rsidRDefault="00A24F01" w:rsidP="00B947C1">
      <w:pPr>
        <w:spacing w:before="360" w:after="120" w:line="360" w:lineRule="auto"/>
        <w:jc w:val="both"/>
        <w:rPr>
          <w:rFonts w:ascii="Arial" w:hAnsi="Arial" w:cs="Arial"/>
          <w:b/>
          <w:bCs/>
          <w:color w:val="000000"/>
        </w:rPr>
      </w:pPr>
    </w:p>
    <w:p w14:paraId="1AD1A51E" w14:textId="7657AFA7" w:rsidR="00B947C1" w:rsidRDefault="00B947C1" w:rsidP="00B947C1">
      <w:pPr>
        <w:spacing w:before="360" w:after="120" w:line="360" w:lineRule="auto"/>
        <w:jc w:val="both"/>
        <w:rPr>
          <w:rFonts w:ascii="Arial" w:hAnsi="Arial" w:cs="Arial"/>
          <w:color w:val="000000"/>
        </w:rPr>
      </w:pPr>
      <w:r w:rsidRPr="00C6247D">
        <w:rPr>
          <w:rFonts w:ascii="Arial" w:hAnsi="Arial" w:cs="Arial"/>
          <w:b/>
          <w:bCs/>
          <w:color w:val="000000"/>
        </w:rPr>
        <w:t>Punktacja przyznana ofertom w każdym kryterium oceny ofert wraz z łączną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C6247D">
        <w:rPr>
          <w:rFonts w:ascii="Arial" w:hAnsi="Arial" w:cs="Arial"/>
          <w:b/>
          <w:bCs/>
          <w:color w:val="000000"/>
        </w:rPr>
        <w:t>punktacją</w:t>
      </w:r>
      <w:r>
        <w:rPr>
          <w:rFonts w:ascii="Arial" w:hAnsi="Arial" w:cs="Arial"/>
          <w:color w:val="000000"/>
        </w:rPr>
        <w:t>:</w:t>
      </w:r>
    </w:p>
    <w:tbl>
      <w:tblPr>
        <w:tblW w:w="103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402"/>
        <w:gridCol w:w="3118"/>
        <w:gridCol w:w="964"/>
      </w:tblGrid>
      <w:tr w:rsidR="00A24F01" w:rsidRPr="00436D5C" w14:paraId="5DD5FA55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717BA0" w14:textId="77777777" w:rsidR="00A24F01" w:rsidRPr="00436D5C" w:rsidRDefault="00A24F01" w:rsidP="00A418BA">
            <w:pPr>
              <w:spacing w:before="120" w:after="120" w:line="360" w:lineRule="auto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436D5C">
              <w:rPr>
                <w:rFonts w:ascii="Arial" w:hAnsi="Arial" w:cs="Arial"/>
                <w:bCs/>
                <w:sz w:val="22"/>
                <w:szCs w:val="22"/>
              </w:rPr>
              <w:t>Część zamówienia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8A085E3" w14:textId="77777777" w:rsidR="00A24F01" w:rsidRPr="00436D5C" w:rsidRDefault="00A24F01" w:rsidP="00A418BA">
            <w:pPr>
              <w:spacing w:before="120" w:after="120"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36D5C">
              <w:rPr>
                <w:rFonts w:ascii="Arial" w:hAnsi="Arial" w:cs="Arial"/>
                <w:bCs/>
                <w:sz w:val="22"/>
                <w:szCs w:val="22"/>
              </w:rPr>
              <w:t>Wykonawca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13D2A5D" w14:textId="77777777" w:rsidR="00A24F01" w:rsidRPr="00436D5C" w:rsidRDefault="00A24F01" w:rsidP="00A418BA">
            <w:pPr>
              <w:spacing w:before="120" w:after="120" w:line="360" w:lineRule="auto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436D5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Kryterium - punktacja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28EDD8C" w14:textId="77777777" w:rsidR="00A24F01" w:rsidRPr="00436D5C" w:rsidRDefault="00A24F01" w:rsidP="00A418BA">
            <w:pPr>
              <w:spacing w:before="120" w:after="120" w:line="360" w:lineRule="auto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436D5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Razem</w:t>
            </w:r>
          </w:p>
        </w:tc>
      </w:tr>
      <w:tr w:rsidR="00A24F01" w:rsidRPr="00436D5C" w14:paraId="3AB2706A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763D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>1 - Dostawa mięsa wieprzowego i wołowego, wędlin, drobiu i podrobów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0522" w14:textId="77777777" w:rsidR="00A24F01" w:rsidRPr="00436D5C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>IL-KAS Ilnicki Kasperek Spółka Jawna</w:t>
            </w:r>
          </w:p>
          <w:p w14:paraId="5B9BD6AC" w14:textId="77777777" w:rsidR="00A24F01" w:rsidRPr="00436D5C" w:rsidRDefault="00A24F01" w:rsidP="00A418BA">
            <w:pPr>
              <w:pStyle w:val="Bezodstpw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>ul. Moniuszki 13, 11-500 Giżycko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5EED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>1 - Cena – 60.00</w:t>
            </w:r>
          </w:p>
          <w:p w14:paraId="585166CA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45E1322B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20.00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6CD7" w14:textId="77777777" w:rsidR="00A24F01" w:rsidRPr="00436D5C" w:rsidRDefault="00A24F01" w:rsidP="00A418B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 100.00</w:t>
            </w:r>
          </w:p>
        </w:tc>
      </w:tr>
      <w:tr w:rsidR="00A24F01" w:rsidRPr="00436D5C" w14:paraId="4310918B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532B" w14:textId="77777777" w:rsidR="00A24F01" w:rsidRPr="00AA14B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>1 - Dostawa mięsa wieprzowego i wołowego, wędlin, drobiu i podrobów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8F76" w14:textId="77777777" w:rsidR="00A24F01" w:rsidRPr="00FD795E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D795E">
              <w:rPr>
                <w:rFonts w:ascii="Arial" w:hAnsi="Arial" w:cs="Arial"/>
                <w:sz w:val="22"/>
                <w:szCs w:val="22"/>
              </w:rPr>
              <w:t>Przedsiębiorstwo Handlowo – Usługowe „Piko” Piotr Kowalewski</w:t>
            </w:r>
          </w:p>
          <w:p w14:paraId="3A6A587E" w14:textId="77777777" w:rsidR="00A24F01" w:rsidRPr="00AA14B1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FD795E">
              <w:rPr>
                <w:rFonts w:ascii="Arial" w:hAnsi="Arial" w:cs="Arial"/>
                <w:sz w:val="22"/>
                <w:szCs w:val="22"/>
              </w:rPr>
              <w:t>ul. Waryńskiego 41, 16-400 Suwałki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9D36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49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77</w:t>
            </w:r>
          </w:p>
          <w:p w14:paraId="3088E660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0EFACED7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20.00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B90A" w14:textId="77777777" w:rsidR="00A24F01" w:rsidRPr="00436D5C" w:rsidRDefault="00A24F01" w:rsidP="00A418B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89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77</w:t>
            </w:r>
          </w:p>
        </w:tc>
      </w:tr>
      <w:tr w:rsidR="00A24F01" w:rsidRPr="00436D5C" w14:paraId="28AF33F0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6453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2 - </w:t>
            </w:r>
            <w:r w:rsidRPr="00FD795E">
              <w:rPr>
                <w:rFonts w:ascii="Arial" w:hAnsi="Arial" w:cs="Arial"/>
                <w:bCs/>
                <w:sz w:val="22"/>
                <w:szCs w:val="22"/>
              </w:rPr>
              <w:t>Dostawa ryb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B466" w14:textId="77777777" w:rsidR="00A24F01" w:rsidRPr="00FD795E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D795E">
              <w:rPr>
                <w:rFonts w:ascii="Arial" w:hAnsi="Arial" w:cs="Arial"/>
                <w:sz w:val="22"/>
                <w:szCs w:val="22"/>
              </w:rPr>
              <w:t>AKWEN Hurtownia Ryb                       Krystyna Grochulska</w:t>
            </w:r>
          </w:p>
          <w:p w14:paraId="35C2646D" w14:textId="77777777" w:rsidR="00A24F01" w:rsidRPr="00436D5C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D795E">
              <w:rPr>
                <w:rFonts w:ascii="Arial" w:hAnsi="Arial" w:cs="Arial"/>
                <w:sz w:val="22"/>
                <w:szCs w:val="22"/>
              </w:rPr>
              <w:t>ul. Tkacka 9, 15-689 Białystok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8C5A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60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00</w:t>
            </w:r>
          </w:p>
          <w:p w14:paraId="207C41F9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59FBA8E0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20.00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74CA" w14:textId="77777777" w:rsidR="00A24F01" w:rsidRPr="00436D5C" w:rsidRDefault="00A24F01" w:rsidP="00A418B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 100.00</w:t>
            </w:r>
          </w:p>
        </w:tc>
      </w:tr>
      <w:tr w:rsidR="00A24F01" w:rsidRPr="00436D5C" w14:paraId="1721B7AE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4DC2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2 - </w:t>
            </w:r>
            <w:r w:rsidRPr="00FD795E">
              <w:rPr>
                <w:rFonts w:ascii="Arial" w:hAnsi="Arial" w:cs="Arial"/>
                <w:bCs/>
                <w:sz w:val="22"/>
                <w:szCs w:val="22"/>
              </w:rPr>
              <w:t>Dostawa ryb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07F0" w14:textId="77777777" w:rsidR="00A24F01" w:rsidRPr="00436D5C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>IL-KAS Ilnicki Kasperek Spółka Jawna</w:t>
            </w:r>
          </w:p>
          <w:p w14:paraId="01492A5A" w14:textId="77777777" w:rsidR="00A24F01" w:rsidRPr="00436D5C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>ul. Moniuszki 13, 11-500 Giżycko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7FF5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53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27</w:t>
            </w:r>
          </w:p>
          <w:p w14:paraId="353BBBDD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4FA2D4D7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20.00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27DA" w14:textId="77777777" w:rsidR="00A24F01" w:rsidRPr="00436D5C" w:rsidRDefault="00A24F01" w:rsidP="00A418B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93.27</w:t>
            </w:r>
          </w:p>
        </w:tc>
      </w:tr>
      <w:tr w:rsidR="00A24F01" w:rsidRPr="00436D5C" w14:paraId="6932F1BD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4DC1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2 - </w:t>
            </w:r>
            <w:r w:rsidRPr="00FD795E">
              <w:rPr>
                <w:rFonts w:ascii="Arial" w:hAnsi="Arial" w:cs="Arial"/>
                <w:bCs/>
                <w:sz w:val="22"/>
                <w:szCs w:val="22"/>
              </w:rPr>
              <w:t>Dostawa ryb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99C9" w14:textId="77777777" w:rsidR="00A24F01" w:rsidRPr="00FD795E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D795E">
              <w:rPr>
                <w:rFonts w:ascii="Arial" w:hAnsi="Arial" w:cs="Arial"/>
                <w:sz w:val="22"/>
                <w:szCs w:val="22"/>
              </w:rPr>
              <w:t>REN Sp. z o.o.</w:t>
            </w:r>
          </w:p>
          <w:p w14:paraId="6F2FA875" w14:textId="77777777" w:rsidR="00A24F01" w:rsidRPr="00436D5C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D795E">
              <w:rPr>
                <w:rFonts w:ascii="Arial" w:hAnsi="Arial" w:cs="Arial"/>
                <w:sz w:val="22"/>
                <w:szCs w:val="22"/>
              </w:rPr>
              <w:t>ul. Tartaczna 3, 26-600 Radom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74B0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52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29</w:t>
            </w:r>
          </w:p>
          <w:p w14:paraId="4CAF31DE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7818F8BF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20.00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B530" w14:textId="77777777" w:rsidR="00A24F01" w:rsidRPr="00436D5C" w:rsidRDefault="00A24F01" w:rsidP="00A418B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92.29</w:t>
            </w:r>
          </w:p>
        </w:tc>
      </w:tr>
      <w:tr w:rsidR="00A24F01" w:rsidRPr="00436D5C" w14:paraId="7188A4E9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D0E0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2 - </w:t>
            </w:r>
            <w:r w:rsidRPr="00FD795E">
              <w:rPr>
                <w:rFonts w:ascii="Arial" w:hAnsi="Arial" w:cs="Arial"/>
                <w:bCs/>
                <w:sz w:val="22"/>
                <w:szCs w:val="22"/>
              </w:rPr>
              <w:t>Dostawa ryb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0CD3" w14:textId="77777777" w:rsidR="00A24F01" w:rsidRPr="00FD795E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D795E">
              <w:rPr>
                <w:rFonts w:ascii="Arial" w:hAnsi="Arial" w:cs="Arial"/>
                <w:sz w:val="22"/>
                <w:szCs w:val="22"/>
              </w:rPr>
              <w:t>Mona-Kontra Sp. z o.o.</w:t>
            </w:r>
          </w:p>
          <w:p w14:paraId="259AC043" w14:textId="77777777" w:rsidR="00A24F01" w:rsidRPr="00436D5C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D795E">
              <w:rPr>
                <w:rFonts w:ascii="Arial" w:hAnsi="Arial" w:cs="Arial"/>
                <w:sz w:val="22"/>
                <w:szCs w:val="22"/>
              </w:rPr>
              <w:t>ul. Majora Hubala 6, 16-400 Suwałki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9A5D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36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89</w:t>
            </w:r>
          </w:p>
          <w:p w14:paraId="5D04BB53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19933B51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20.00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55F0" w14:textId="77777777" w:rsidR="00A24F01" w:rsidRPr="00436D5C" w:rsidRDefault="00A24F01" w:rsidP="00A418B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76.89</w:t>
            </w:r>
          </w:p>
        </w:tc>
      </w:tr>
      <w:tr w:rsidR="00A24F01" w:rsidRPr="00EC273D" w14:paraId="497CFB19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7ED9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436D5C">
              <w:rPr>
                <w:rFonts w:ascii="Arial" w:hAnsi="Arial" w:cs="Arial"/>
                <w:sz w:val="22"/>
                <w:szCs w:val="22"/>
              </w:rPr>
              <w:t xml:space="preserve"> -</w:t>
            </w:r>
            <w:r w:rsidRPr="00F718A0">
              <w:rPr>
                <w:rFonts w:ascii="Arial" w:hAnsi="Arial" w:cs="Arial"/>
                <w:b/>
                <w:bCs/>
              </w:rPr>
              <w:t xml:space="preserve"> </w:t>
            </w:r>
            <w:r w:rsidRPr="00F718A0">
              <w:rPr>
                <w:rFonts w:ascii="Arial" w:hAnsi="Arial" w:cs="Arial"/>
                <w:sz w:val="22"/>
                <w:szCs w:val="22"/>
              </w:rPr>
              <w:t>Dostawa mrożonek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1C93" w14:textId="77777777" w:rsidR="00A24F01" w:rsidRPr="00F718A0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718A0">
              <w:rPr>
                <w:rFonts w:ascii="Arial" w:hAnsi="Arial" w:cs="Arial"/>
                <w:sz w:val="22"/>
                <w:szCs w:val="22"/>
              </w:rPr>
              <w:t>NEPTUN Włodzimierz Grochulski</w:t>
            </w:r>
          </w:p>
          <w:p w14:paraId="278B3A20" w14:textId="77777777" w:rsidR="00A24F01" w:rsidRPr="00436D5C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718A0">
              <w:rPr>
                <w:rFonts w:ascii="Arial" w:hAnsi="Arial" w:cs="Arial"/>
                <w:sz w:val="22"/>
                <w:szCs w:val="22"/>
              </w:rPr>
              <w:t>ul. Zachodnia 24/21, 15-345 Białystok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A7E2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60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00</w:t>
            </w:r>
          </w:p>
          <w:p w14:paraId="28D23CCE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24736B0D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20.00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9EBF" w14:textId="77777777" w:rsidR="00A24F01" w:rsidRPr="00436D5C" w:rsidRDefault="00A24F01" w:rsidP="00A418B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100.00</w:t>
            </w:r>
            <w:r w:rsidRPr="00436D5C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A24F01" w:rsidRPr="00EC273D" w14:paraId="436A1B82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D5B5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436D5C">
              <w:rPr>
                <w:rFonts w:ascii="Arial" w:hAnsi="Arial" w:cs="Arial"/>
                <w:sz w:val="22"/>
                <w:szCs w:val="22"/>
              </w:rPr>
              <w:t xml:space="preserve"> -</w:t>
            </w:r>
            <w:r w:rsidRPr="00F718A0">
              <w:rPr>
                <w:rFonts w:ascii="Arial" w:hAnsi="Arial" w:cs="Arial"/>
                <w:b/>
                <w:bCs/>
              </w:rPr>
              <w:t xml:space="preserve"> </w:t>
            </w:r>
            <w:r w:rsidRPr="00F718A0">
              <w:rPr>
                <w:rFonts w:ascii="Arial" w:hAnsi="Arial" w:cs="Arial"/>
                <w:sz w:val="22"/>
                <w:szCs w:val="22"/>
              </w:rPr>
              <w:t>Dostawa mrożonek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629D" w14:textId="77777777" w:rsidR="00A24F01" w:rsidRPr="00436D5C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>IL-KAS Ilnicki Kasperek Spółka Jawna</w:t>
            </w:r>
          </w:p>
          <w:p w14:paraId="41FBDD0E" w14:textId="77777777" w:rsidR="00A24F01" w:rsidRPr="00436D5C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>ul. Moniuszki 13, 11-500 Giżycko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2884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54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35</w:t>
            </w:r>
          </w:p>
          <w:p w14:paraId="488B4644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2213715A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20.00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4A95" w14:textId="77777777" w:rsidR="00A24F01" w:rsidRPr="00436D5C" w:rsidRDefault="00A24F01" w:rsidP="00A418B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94.35</w:t>
            </w:r>
          </w:p>
        </w:tc>
      </w:tr>
      <w:tr w:rsidR="00A24F01" w:rsidRPr="00EC273D" w14:paraId="0E524C43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1AD9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436D5C">
              <w:rPr>
                <w:rFonts w:ascii="Arial" w:hAnsi="Arial" w:cs="Arial"/>
                <w:sz w:val="22"/>
                <w:szCs w:val="22"/>
              </w:rPr>
              <w:t xml:space="preserve"> -</w:t>
            </w:r>
            <w:r w:rsidRPr="00F718A0">
              <w:rPr>
                <w:rFonts w:ascii="Arial" w:hAnsi="Arial" w:cs="Arial"/>
                <w:b/>
                <w:bCs/>
              </w:rPr>
              <w:t xml:space="preserve"> </w:t>
            </w:r>
            <w:r w:rsidRPr="00F718A0">
              <w:rPr>
                <w:rFonts w:ascii="Arial" w:hAnsi="Arial" w:cs="Arial"/>
                <w:sz w:val="22"/>
                <w:szCs w:val="22"/>
              </w:rPr>
              <w:t>Dostawa mrożonek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E1C2" w14:textId="77777777" w:rsidR="00A24F01" w:rsidRPr="00FD795E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D795E">
              <w:rPr>
                <w:rFonts w:ascii="Arial" w:hAnsi="Arial" w:cs="Arial"/>
                <w:sz w:val="22"/>
                <w:szCs w:val="22"/>
              </w:rPr>
              <w:t>REN Sp. z o.o.</w:t>
            </w:r>
          </w:p>
          <w:p w14:paraId="49098AAB" w14:textId="77777777" w:rsidR="00A24F01" w:rsidRPr="00436D5C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D795E">
              <w:rPr>
                <w:rFonts w:ascii="Arial" w:hAnsi="Arial" w:cs="Arial"/>
                <w:sz w:val="22"/>
                <w:szCs w:val="22"/>
              </w:rPr>
              <w:t>ul. Tartaczna 3, 26-600 Radom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AEFF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49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61</w:t>
            </w:r>
          </w:p>
          <w:p w14:paraId="0A5B1D32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647BAF40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20.00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0AE8" w14:textId="77777777" w:rsidR="00A24F01" w:rsidRPr="00436D5C" w:rsidRDefault="00A24F01" w:rsidP="00A418B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89.61</w:t>
            </w:r>
          </w:p>
        </w:tc>
      </w:tr>
      <w:tr w:rsidR="00A24F01" w:rsidRPr="00EC273D" w14:paraId="177F5818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6210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436D5C">
              <w:rPr>
                <w:rFonts w:ascii="Arial" w:hAnsi="Arial" w:cs="Arial"/>
                <w:sz w:val="22"/>
                <w:szCs w:val="22"/>
              </w:rPr>
              <w:t xml:space="preserve"> -</w:t>
            </w:r>
            <w:r w:rsidRPr="00F718A0">
              <w:rPr>
                <w:rFonts w:ascii="Arial" w:hAnsi="Arial" w:cs="Arial"/>
                <w:b/>
                <w:bCs/>
              </w:rPr>
              <w:t xml:space="preserve"> </w:t>
            </w:r>
            <w:r w:rsidRPr="00F718A0">
              <w:rPr>
                <w:rFonts w:ascii="Arial" w:hAnsi="Arial" w:cs="Arial"/>
                <w:sz w:val="22"/>
                <w:szCs w:val="22"/>
              </w:rPr>
              <w:t>Dostawa mrożonek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AA60" w14:textId="77777777" w:rsidR="00A24F01" w:rsidRPr="00FD795E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D795E">
              <w:rPr>
                <w:rFonts w:ascii="Arial" w:hAnsi="Arial" w:cs="Arial"/>
                <w:sz w:val="22"/>
                <w:szCs w:val="22"/>
              </w:rPr>
              <w:t>Mona-Kontra Sp. z o.o.</w:t>
            </w:r>
          </w:p>
          <w:p w14:paraId="31FEDEF2" w14:textId="77777777" w:rsidR="00A24F01" w:rsidRPr="00436D5C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D795E">
              <w:rPr>
                <w:rFonts w:ascii="Arial" w:hAnsi="Arial" w:cs="Arial"/>
                <w:sz w:val="22"/>
                <w:szCs w:val="22"/>
              </w:rPr>
              <w:t>ul. Majora Hubala 6, 16-400 Suwałki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BAFD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44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33</w:t>
            </w:r>
          </w:p>
          <w:p w14:paraId="520143EA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15975734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20.00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2EA5" w14:textId="77777777" w:rsidR="00A24F01" w:rsidRPr="00436D5C" w:rsidRDefault="00A24F01" w:rsidP="00A418B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84.33</w:t>
            </w:r>
          </w:p>
        </w:tc>
      </w:tr>
      <w:tr w:rsidR="00A24F01" w:rsidRPr="00EC273D" w14:paraId="2DD135F6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56A1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4 - </w:t>
            </w:r>
            <w:r w:rsidRPr="000B5D14">
              <w:rPr>
                <w:rFonts w:ascii="Arial" w:hAnsi="Arial" w:cs="Arial"/>
                <w:sz w:val="22"/>
                <w:szCs w:val="22"/>
              </w:rPr>
              <w:t>Dostawa jaj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2405" w14:textId="77777777" w:rsidR="00A24F01" w:rsidRPr="00FD795E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D795E">
              <w:rPr>
                <w:rFonts w:ascii="Arial" w:hAnsi="Arial" w:cs="Arial"/>
                <w:sz w:val="22"/>
                <w:szCs w:val="22"/>
              </w:rPr>
              <w:t>Mona-Kontra Sp. z o.o.</w:t>
            </w:r>
          </w:p>
          <w:p w14:paraId="6315C33C" w14:textId="77777777" w:rsidR="00A24F01" w:rsidRPr="00FD795E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D795E">
              <w:rPr>
                <w:rFonts w:ascii="Arial" w:hAnsi="Arial" w:cs="Arial"/>
                <w:sz w:val="22"/>
                <w:szCs w:val="22"/>
              </w:rPr>
              <w:t>ul. Majora Hubala 6, 16-400 Suwałki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B288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60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00</w:t>
            </w:r>
          </w:p>
          <w:p w14:paraId="0AA0EE2A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5ADD842B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20.00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4753" w14:textId="77777777" w:rsidR="00A24F01" w:rsidRDefault="00A24F01" w:rsidP="00A418B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A24F01" w:rsidRPr="00EC273D" w14:paraId="4F8E5606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ED1E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4 - </w:t>
            </w:r>
            <w:r w:rsidRPr="000B5D14">
              <w:rPr>
                <w:rFonts w:ascii="Arial" w:hAnsi="Arial" w:cs="Arial"/>
                <w:sz w:val="22"/>
                <w:szCs w:val="22"/>
              </w:rPr>
              <w:t>Dostawa jaj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6E11" w14:textId="77777777" w:rsidR="00A24F01" w:rsidRPr="00436D5C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>IL-KAS Ilnicki Kasperek Spółka Jawna</w:t>
            </w:r>
          </w:p>
          <w:p w14:paraId="627357AB" w14:textId="77777777" w:rsidR="00A24F01" w:rsidRPr="00FD795E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>ul. Moniuszki 13, 11-500 Giżycko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1E9F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55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38</w:t>
            </w:r>
          </w:p>
          <w:p w14:paraId="0C5EC25C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2A52FBFF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20.00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1E6F" w14:textId="77777777" w:rsidR="00A24F01" w:rsidRDefault="00A24F01" w:rsidP="00A418B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95.38</w:t>
            </w:r>
          </w:p>
        </w:tc>
      </w:tr>
      <w:tr w:rsidR="00A24F01" w:rsidRPr="00EC273D" w14:paraId="56CD3FAF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0BE2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4 - </w:t>
            </w:r>
            <w:r w:rsidRPr="000B5D14">
              <w:rPr>
                <w:rFonts w:ascii="Arial" w:hAnsi="Arial" w:cs="Arial"/>
                <w:sz w:val="22"/>
                <w:szCs w:val="22"/>
              </w:rPr>
              <w:t>Dostawa jaj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9F90" w14:textId="77777777" w:rsidR="00A24F01" w:rsidRPr="000B5D14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5D14">
              <w:rPr>
                <w:rFonts w:ascii="Arial" w:hAnsi="Arial" w:cs="Arial"/>
                <w:sz w:val="22"/>
                <w:szCs w:val="22"/>
              </w:rPr>
              <w:t>Spółdzielnia Obrotu Towarowego Przemysłu Mleczarskiego</w:t>
            </w:r>
          </w:p>
          <w:p w14:paraId="6AF93592" w14:textId="77777777" w:rsidR="00A24F01" w:rsidRPr="00FD795E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5D14">
              <w:rPr>
                <w:rFonts w:ascii="Arial" w:hAnsi="Arial" w:cs="Arial"/>
                <w:sz w:val="22"/>
                <w:szCs w:val="22"/>
              </w:rPr>
              <w:t>ul. Handlowa 4, 15-399 Białystok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0F35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51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43</w:t>
            </w:r>
          </w:p>
          <w:p w14:paraId="2619571F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35300546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20.00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0D13" w14:textId="77777777" w:rsidR="00A24F01" w:rsidRDefault="00A24F01" w:rsidP="00A418B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91.43</w:t>
            </w:r>
          </w:p>
        </w:tc>
      </w:tr>
      <w:tr w:rsidR="00A24F01" w:rsidRPr="00EC273D" w14:paraId="59D205CB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F5BE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4 - </w:t>
            </w:r>
            <w:r w:rsidRPr="000B5D14">
              <w:rPr>
                <w:rFonts w:ascii="Arial" w:hAnsi="Arial" w:cs="Arial"/>
                <w:sz w:val="22"/>
                <w:szCs w:val="22"/>
              </w:rPr>
              <w:t>Dostawa jaj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3357" w14:textId="77777777" w:rsidR="00A24F01" w:rsidRPr="000B5D14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5D14">
              <w:rPr>
                <w:rFonts w:ascii="Arial" w:hAnsi="Arial" w:cs="Arial"/>
                <w:sz w:val="22"/>
                <w:szCs w:val="22"/>
              </w:rPr>
              <w:t>Hurtownia Warzyw i Owoców GALA Anna Stefanowska</w:t>
            </w:r>
          </w:p>
          <w:p w14:paraId="26AE8F16" w14:textId="77777777" w:rsidR="00A24F01" w:rsidRPr="00FD795E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5D14">
              <w:rPr>
                <w:rFonts w:ascii="Arial" w:hAnsi="Arial" w:cs="Arial"/>
                <w:sz w:val="22"/>
                <w:szCs w:val="22"/>
              </w:rPr>
              <w:t>ul. Szkolna 8C, 16-400 Suwałki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09D9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00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00</w:t>
            </w:r>
          </w:p>
          <w:p w14:paraId="42EA8EEB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3B7992FB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00.00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7735" w14:textId="77777777" w:rsidR="00A24F01" w:rsidRDefault="00A24F01" w:rsidP="00A418B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24F01" w:rsidRPr="00EC273D" w14:paraId="45294254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18E8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4 - </w:t>
            </w:r>
            <w:r w:rsidRPr="000B5D14">
              <w:rPr>
                <w:rFonts w:ascii="Arial" w:hAnsi="Arial" w:cs="Arial"/>
                <w:sz w:val="22"/>
                <w:szCs w:val="22"/>
              </w:rPr>
              <w:t>Dostawa jaj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6628" w14:textId="77777777" w:rsidR="00A24F01" w:rsidRPr="00DF1E63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„</w:t>
            </w:r>
            <w:r w:rsidRPr="00DF1E63">
              <w:rPr>
                <w:rFonts w:ascii="Arial" w:hAnsi="Arial" w:cs="Arial"/>
                <w:sz w:val="22"/>
                <w:szCs w:val="22"/>
              </w:rPr>
              <w:t>ALWA” Hurtownia owoców, warzyw i art. spożywczych Ewa Zyskowska</w:t>
            </w:r>
          </w:p>
          <w:p w14:paraId="44A0D942" w14:textId="77777777" w:rsidR="00A24F01" w:rsidRPr="00FD795E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1E63">
              <w:rPr>
                <w:rFonts w:ascii="Arial" w:hAnsi="Arial" w:cs="Arial"/>
                <w:sz w:val="22"/>
                <w:szCs w:val="22"/>
              </w:rPr>
              <w:t>ul. Sikorskiego 19, 19-300 Ełk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92D0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00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00</w:t>
            </w:r>
          </w:p>
          <w:p w14:paraId="5BFC2D99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746E1FF8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00.00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61AF" w14:textId="77777777" w:rsidR="00A24F01" w:rsidRDefault="00A24F01" w:rsidP="00A418B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24F01" w:rsidRPr="00EC273D" w14:paraId="2F810519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5C7E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5 - </w:t>
            </w:r>
            <w:r w:rsidRPr="000B5D14">
              <w:rPr>
                <w:rFonts w:ascii="Arial" w:hAnsi="Arial" w:cs="Arial"/>
                <w:sz w:val="22"/>
                <w:szCs w:val="22"/>
              </w:rPr>
              <w:t>Dostawa warzyw i owoców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2EA8" w14:textId="77777777" w:rsidR="00A24F01" w:rsidRPr="000B5D14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5D14">
              <w:rPr>
                <w:rFonts w:ascii="Arial" w:hAnsi="Arial" w:cs="Arial"/>
                <w:sz w:val="22"/>
                <w:szCs w:val="22"/>
              </w:rPr>
              <w:t>Hurtownia Warzyw i Owoców GALA Anna Stefanowska</w:t>
            </w:r>
          </w:p>
          <w:p w14:paraId="4A21B78D" w14:textId="77777777" w:rsidR="00A24F01" w:rsidRPr="000B5D14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5D14">
              <w:rPr>
                <w:rFonts w:ascii="Arial" w:hAnsi="Arial" w:cs="Arial"/>
                <w:sz w:val="22"/>
                <w:szCs w:val="22"/>
              </w:rPr>
              <w:t>ul. Szkolna 8C, 16-400 Suwałki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71DF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60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00</w:t>
            </w:r>
          </w:p>
          <w:p w14:paraId="229C1CBB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5A06E58F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20.00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7E8F" w14:textId="77777777" w:rsidR="00A24F01" w:rsidRDefault="00A24F01" w:rsidP="00A418B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A24F01" w:rsidRPr="00EC273D" w14:paraId="6C4ACFDB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5F0F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5 - </w:t>
            </w:r>
            <w:r w:rsidRPr="000B5D14">
              <w:rPr>
                <w:rFonts w:ascii="Arial" w:hAnsi="Arial" w:cs="Arial"/>
                <w:sz w:val="22"/>
                <w:szCs w:val="22"/>
              </w:rPr>
              <w:t>Dostawa warzyw i owoców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8729" w14:textId="77777777" w:rsidR="00A24F01" w:rsidRPr="00DF1E63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„</w:t>
            </w:r>
            <w:r w:rsidRPr="00DF1E63">
              <w:rPr>
                <w:rFonts w:ascii="Arial" w:hAnsi="Arial" w:cs="Arial"/>
                <w:sz w:val="22"/>
                <w:szCs w:val="22"/>
              </w:rPr>
              <w:t>ALWA” Hurtownia owoców, warzyw i art. spożywczych Ewa Zyskowska</w:t>
            </w:r>
          </w:p>
          <w:p w14:paraId="6D61F906" w14:textId="77777777" w:rsidR="00A24F01" w:rsidRPr="000B5D14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1E63">
              <w:rPr>
                <w:rFonts w:ascii="Arial" w:hAnsi="Arial" w:cs="Arial"/>
                <w:sz w:val="22"/>
                <w:szCs w:val="22"/>
              </w:rPr>
              <w:t>ul. Sikorskiego 19, 19-300 Ełk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3FCE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00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00</w:t>
            </w:r>
          </w:p>
          <w:p w14:paraId="78EBBFF0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072F4EEE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00.00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B3F0" w14:textId="77777777" w:rsidR="00A24F01" w:rsidRDefault="00A24F01" w:rsidP="00A418B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A24F01" w:rsidRPr="00EC273D" w14:paraId="1AE544F4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0451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6 - </w:t>
            </w:r>
            <w:r w:rsidRPr="00DF1E63">
              <w:rPr>
                <w:rFonts w:ascii="Arial" w:hAnsi="Arial" w:cs="Arial"/>
                <w:sz w:val="22"/>
                <w:szCs w:val="22"/>
              </w:rPr>
              <w:t>Dostawa produktów suchych i innych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3F5C" w14:textId="77777777" w:rsidR="00A24F01" w:rsidRPr="00DF1E63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1E63">
              <w:rPr>
                <w:rFonts w:ascii="Arial" w:hAnsi="Arial" w:cs="Arial"/>
                <w:sz w:val="22"/>
                <w:szCs w:val="22"/>
              </w:rPr>
              <w:t xml:space="preserve">Aber Sp. z o.o. </w:t>
            </w:r>
          </w:p>
          <w:p w14:paraId="66B2A581" w14:textId="77777777" w:rsidR="00A24F01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1E63">
              <w:rPr>
                <w:rFonts w:ascii="Arial" w:hAnsi="Arial" w:cs="Arial"/>
                <w:sz w:val="22"/>
                <w:szCs w:val="22"/>
              </w:rPr>
              <w:t>ul. Sprzętowa 3, 10-467 Olsztyn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3415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60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00</w:t>
            </w:r>
          </w:p>
          <w:p w14:paraId="60CEEAE2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7D15D79C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20.00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7102" w14:textId="77777777" w:rsidR="00A24F01" w:rsidRDefault="00A24F01" w:rsidP="00A418B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100.00</w:t>
            </w:r>
            <w:r w:rsidRPr="00436D5C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A24F01" w:rsidRPr="00EC273D" w14:paraId="4C4BCBB6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F558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6 - </w:t>
            </w:r>
            <w:r w:rsidRPr="00DF1E63">
              <w:rPr>
                <w:rFonts w:ascii="Arial" w:hAnsi="Arial" w:cs="Arial"/>
                <w:sz w:val="22"/>
                <w:szCs w:val="22"/>
              </w:rPr>
              <w:t>Dostawa produktów suchych i innych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0D5A" w14:textId="77777777" w:rsidR="00A24F01" w:rsidRPr="00DF1E63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1E63">
              <w:rPr>
                <w:rFonts w:ascii="Arial" w:hAnsi="Arial" w:cs="Arial"/>
                <w:sz w:val="22"/>
                <w:szCs w:val="22"/>
              </w:rPr>
              <w:t>PAKROM S.J. Danuta i Jerzy Romejko</w:t>
            </w:r>
          </w:p>
          <w:p w14:paraId="369C347A" w14:textId="77777777" w:rsidR="00A24F01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1E63">
              <w:rPr>
                <w:rFonts w:ascii="Arial" w:hAnsi="Arial" w:cs="Arial"/>
                <w:sz w:val="22"/>
                <w:szCs w:val="22"/>
              </w:rPr>
              <w:t>ul. Suwalska 25, 11-500 Giżycko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ECB0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57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  <w:p w14:paraId="0FA5D08A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673E053D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20.00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DD76" w14:textId="77777777" w:rsidR="00A24F01" w:rsidRDefault="00A24F01" w:rsidP="00A418B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97.50</w:t>
            </w:r>
          </w:p>
        </w:tc>
      </w:tr>
      <w:tr w:rsidR="00A24F01" w:rsidRPr="00EC273D" w14:paraId="188F8F6F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E8C6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6 - </w:t>
            </w:r>
            <w:r w:rsidRPr="00DF1E63">
              <w:rPr>
                <w:rFonts w:ascii="Arial" w:hAnsi="Arial" w:cs="Arial"/>
                <w:sz w:val="22"/>
                <w:szCs w:val="22"/>
              </w:rPr>
              <w:t>Dostawa produktów suchych i innych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BDBC" w14:textId="77777777" w:rsidR="00A24F01" w:rsidRPr="00436D5C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>IL-KAS Ilnicki Kasperek Spółka Jawna</w:t>
            </w:r>
          </w:p>
          <w:p w14:paraId="5BD3ABEA" w14:textId="77777777" w:rsidR="00A24F01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>ul. Moniuszki 13, 11-500 Giżycko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08F2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55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08</w:t>
            </w:r>
          </w:p>
          <w:p w14:paraId="0B9F1D0F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722A8690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20.00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3267" w14:textId="77777777" w:rsidR="00A24F01" w:rsidRDefault="00A24F01" w:rsidP="00A418B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95.08</w:t>
            </w:r>
          </w:p>
        </w:tc>
      </w:tr>
      <w:tr w:rsidR="00A24F01" w:rsidRPr="00EC273D" w14:paraId="41E574EA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4C05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6 - </w:t>
            </w:r>
            <w:r w:rsidRPr="00DF1E63">
              <w:rPr>
                <w:rFonts w:ascii="Arial" w:hAnsi="Arial" w:cs="Arial"/>
                <w:sz w:val="22"/>
                <w:szCs w:val="22"/>
              </w:rPr>
              <w:t>Dostawa produktów suchych i innych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4C95" w14:textId="77777777" w:rsidR="00A24F01" w:rsidRPr="00FD795E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D795E">
              <w:rPr>
                <w:rFonts w:ascii="Arial" w:hAnsi="Arial" w:cs="Arial"/>
                <w:sz w:val="22"/>
                <w:szCs w:val="22"/>
              </w:rPr>
              <w:t>Mona-Kontra Sp. z o.o.</w:t>
            </w:r>
          </w:p>
          <w:p w14:paraId="5281D821" w14:textId="77777777" w:rsidR="00A24F01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D795E">
              <w:rPr>
                <w:rFonts w:ascii="Arial" w:hAnsi="Arial" w:cs="Arial"/>
                <w:sz w:val="22"/>
                <w:szCs w:val="22"/>
              </w:rPr>
              <w:t>ul. Majora Hubala 6, 16-400 Suwałki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4852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52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26</w:t>
            </w:r>
          </w:p>
          <w:p w14:paraId="61DC65ED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5F3F23C4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20.00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FAE9" w14:textId="77777777" w:rsidR="00A24F01" w:rsidRDefault="00A24F01" w:rsidP="00A418B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92.26</w:t>
            </w:r>
          </w:p>
        </w:tc>
      </w:tr>
      <w:tr w:rsidR="00A24F01" w:rsidRPr="00EC273D" w14:paraId="48F0E2FB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1EA9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6 - </w:t>
            </w:r>
            <w:r w:rsidRPr="00DF1E63">
              <w:rPr>
                <w:rFonts w:ascii="Arial" w:hAnsi="Arial" w:cs="Arial"/>
                <w:sz w:val="22"/>
                <w:szCs w:val="22"/>
              </w:rPr>
              <w:t>Dostawa produktów suchych i innych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F137" w14:textId="77777777" w:rsidR="00A24F01" w:rsidRPr="00DF1E63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1E63">
              <w:rPr>
                <w:rFonts w:ascii="Arial" w:hAnsi="Arial" w:cs="Arial"/>
                <w:sz w:val="22"/>
                <w:szCs w:val="22"/>
              </w:rPr>
              <w:t>NEPTUN Włodzimierz Grochulski</w:t>
            </w:r>
          </w:p>
          <w:p w14:paraId="0FE1B130" w14:textId="77777777" w:rsidR="00A24F01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F1E63">
              <w:rPr>
                <w:rFonts w:ascii="Arial" w:hAnsi="Arial" w:cs="Arial"/>
                <w:sz w:val="22"/>
                <w:szCs w:val="22"/>
              </w:rPr>
              <w:t>ul. Zachodnia 24/21, 15-345 Białystok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89F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39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52</w:t>
            </w:r>
          </w:p>
          <w:p w14:paraId="0ABE3FB8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3F9F3529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20.00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2C07" w14:textId="77777777" w:rsidR="00A24F01" w:rsidRDefault="00A24F01" w:rsidP="00A418B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79.52</w:t>
            </w:r>
          </w:p>
        </w:tc>
      </w:tr>
      <w:tr w:rsidR="00A24F01" w:rsidRPr="00EC273D" w14:paraId="3E11D639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9A3D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7 - </w:t>
            </w:r>
            <w:r w:rsidRPr="00DF1E63">
              <w:rPr>
                <w:rFonts w:ascii="Arial" w:hAnsi="Arial" w:cs="Arial"/>
                <w:sz w:val="22"/>
                <w:szCs w:val="22"/>
              </w:rPr>
              <w:t>Dostawa pieczywa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F4F2" w14:textId="77777777" w:rsidR="00A24F01" w:rsidRPr="001A4643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A4643">
              <w:rPr>
                <w:rFonts w:ascii="Arial" w:hAnsi="Arial" w:cs="Arial"/>
                <w:sz w:val="22"/>
                <w:szCs w:val="22"/>
              </w:rPr>
              <w:t>KARMELEK Paweł Surawski</w:t>
            </w:r>
          </w:p>
          <w:p w14:paraId="3CE6B923" w14:textId="77777777" w:rsidR="00A24F01" w:rsidRPr="00DF1E63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A4643">
              <w:rPr>
                <w:rFonts w:ascii="Arial" w:hAnsi="Arial" w:cs="Arial"/>
                <w:sz w:val="22"/>
                <w:szCs w:val="22"/>
              </w:rPr>
              <w:t>ul. Bahrkego 5, 19-300 Ełk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49A8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60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00</w:t>
            </w:r>
          </w:p>
          <w:p w14:paraId="4E6B98FB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10D8C534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20.00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2492" w14:textId="77777777" w:rsidR="00A24F01" w:rsidRDefault="00A24F01" w:rsidP="00A418B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A24F01" w:rsidRPr="00EC273D" w14:paraId="7C94B01D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12BC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7 - </w:t>
            </w:r>
            <w:r w:rsidRPr="00DF1E63">
              <w:rPr>
                <w:rFonts w:ascii="Arial" w:hAnsi="Arial" w:cs="Arial"/>
                <w:sz w:val="22"/>
                <w:szCs w:val="22"/>
              </w:rPr>
              <w:t>Dostawa pieczywa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A1D2" w14:textId="77777777" w:rsidR="00A24F01" w:rsidRPr="001A4643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A4643">
              <w:rPr>
                <w:rFonts w:ascii="Arial" w:hAnsi="Arial" w:cs="Arial"/>
                <w:sz w:val="22"/>
                <w:szCs w:val="22"/>
              </w:rPr>
              <w:t>Piekarnia  „KAJZERKA” s.c. Sławomir Przemielewski, Grzegorz Kułak</w:t>
            </w:r>
          </w:p>
          <w:p w14:paraId="48CFC1DE" w14:textId="77777777" w:rsidR="00A24F01" w:rsidRPr="00DF1E63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A4643">
              <w:rPr>
                <w:rFonts w:ascii="Arial" w:hAnsi="Arial" w:cs="Arial"/>
                <w:sz w:val="22"/>
                <w:szCs w:val="22"/>
              </w:rPr>
              <w:t>ul. Rynek 3A, 16-423 Bakałarzewo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2D8D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53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96</w:t>
            </w:r>
          </w:p>
          <w:p w14:paraId="5CD95423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187D9B5C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20.00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C754" w14:textId="77777777" w:rsidR="00A24F01" w:rsidRDefault="00A24F01" w:rsidP="00A418B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93.96</w:t>
            </w:r>
          </w:p>
        </w:tc>
      </w:tr>
      <w:tr w:rsidR="00A24F01" w:rsidRPr="00EC273D" w14:paraId="5D8A67C7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3720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8 - </w:t>
            </w:r>
            <w:r w:rsidRPr="001A4643">
              <w:rPr>
                <w:rFonts w:ascii="Arial" w:hAnsi="Arial" w:cs="Arial"/>
                <w:sz w:val="22"/>
                <w:szCs w:val="22"/>
              </w:rPr>
              <w:t>Dostawa przetworów mlecznych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CAB9" w14:textId="77777777" w:rsidR="00A24F01" w:rsidRPr="00436D5C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>IL-KAS Ilnicki Kasperek Spółka Jawna</w:t>
            </w:r>
          </w:p>
          <w:p w14:paraId="38BDFE0A" w14:textId="77777777" w:rsidR="00A24F01" w:rsidRPr="001A4643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>ul. Moniuszki 13, 11-500 Giżycko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8F82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60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00</w:t>
            </w:r>
          </w:p>
          <w:p w14:paraId="61D9722C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6DFDFD3D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20.00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05A5" w14:textId="77777777" w:rsidR="00A24F01" w:rsidRDefault="00A24F01" w:rsidP="00A418B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A24F01" w:rsidRPr="00EC273D" w14:paraId="73B5A1E6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1928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8 - </w:t>
            </w:r>
            <w:r w:rsidRPr="001A4643">
              <w:rPr>
                <w:rFonts w:ascii="Arial" w:hAnsi="Arial" w:cs="Arial"/>
                <w:sz w:val="22"/>
                <w:szCs w:val="22"/>
              </w:rPr>
              <w:t>Dostawa przetworów mlecznych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E188" w14:textId="77777777" w:rsidR="00A24F01" w:rsidRPr="000B5D14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5D14">
              <w:rPr>
                <w:rFonts w:ascii="Arial" w:hAnsi="Arial" w:cs="Arial"/>
                <w:sz w:val="22"/>
                <w:szCs w:val="22"/>
              </w:rPr>
              <w:t>Spółdzielnia Obrotu Towarowego Przemysłu Mleczarskiego</w:t>
            </w:r>
          </w:p>
          <w:p w14:paraId="3D61FB9E" w14:textId="77777777" w:rsidR="00A24F01" w:rsidRPr="001A4643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5D14">
              <w:rPr>
                <w:rFonts w:ascii="Arial" w:hAnsi="Arial" w:cs="Arial"/>
                <w:sz w:val="22"/>
                <w:szCs w:val="22"/>
              </w:rPr>
              <w:t>ul. Handlowa 4, 15-399 Białystok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B4BC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57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71</w:t>
            </w:r>
          </w:p>
          <w:p w14:paraId="3068966B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375F661B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20.00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EE7A" w14:textId="77777777" w:rsidR="00A24F01" w:rsidRDefault="00A24F01" w:rsidP="00A418B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97.71</w:t>
            </w:r>
          </w:p>
        </w:tc>
      </w:tr>
      <w:tr w:rsidR="00A24F01" w:rsidRPr="00EC273D" w14:paraId="19A559E5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DDC2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8 - </w:t>
            </w:r>
            <w:r w:rsidRPr="001A4643">
              <w:rPr>
                <w:rFonts w:ascii="Arial" w:hAnsi="Arial" w:cs="Arial"/>
                <w:sz w:val="22"/>
                <w:szCs w:val="22"/>
              </w:rPr>
              <w:t>Dostawa przetworów mlecznych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0FDB" w14:textId="77777777" w:rsidR="00A24F01" w:rsidRPr="00FD795E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D795E">
              <w:rPr>
                <w:rFonts w:ascii="Arial" w:hAnsi="Arial" w:cs="Arial"/>
                <w:sz w:val="22"/>
                <w:szCs w:val="22"/>
              </w:rPr>
              <w:t>Mona-Kontra Sp. z o.o.</w:t>
            </w:r>
          </w:p>
          <w:p w14:paraId="7A24F6C2" w14:textId="77777777" w:rsidR="00A24F01" w:rsidRPr="001A4643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D795E">
              <w:rPr>
                <w:rFonts w:ascii="Arial" w:hAnsi="Arial" w:cs="Arial"/>
                <w:sz w:val="22"/>
                <w:szCs w:val="22"/>
              </w:rPr>
              <w:t>ul. Majora Hubala 6, 16-400 Suwałki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6523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47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61</w:t>
            </w:r>
          </w:p>
          <w:p w14:paraId="7103E8DF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3E09A846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20.00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699D" w14:textId="77777777" w:rsidR="00A24F01" w:rsidRDefault="00A24F01" w:rsidP="00A418B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87.61</w:t>
            </w:r>
          </w:p>
        </w:tc>
      </w:tr>
      <w:tr w:rsidR="00A24F01" w:rsidRPr="00EC273D" w14:paraId="1D5B3132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5FF5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9 - </w:t>
            </w:r>
            <w:r w:rsidRPr="001A4643">
              <w:rPr>
                <w:rFonts w:ascii="Arial" w:hAnsi="Arial" w:cs="Arial"/>
                <w:sz w:val="22"/>
                <w:szCs w:val="22"/>
              </w:rPr>
              <w:t>Dostawa nabiału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3BEF" w14:textId="77777777" w:rsidR="00A24F01" w:rsidRPr="001A4643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A4643">
              <w:rPr>
                <w:rFonts w:ascii="Arial" w:hAnsi="Arial" w:cs="Arial"/>
                <w:sz w:val="22"/>
                <w:szCs w:val="22"/>
              </w:rPr>
              <w:t>Okręgowa Spółdzielnia Mleczarska</w:t>
            </w:r>
          </w:p>
          <w:p w14:paraId="6EA3F219" w14:textId="77777777" w:rsidR="00A24F01" w:rsidRPr="00FD795E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A4643">
              <w:rPr>
                <w:rFonts w:ascii="Arial" w:hAnsi="Arial" w:cs="Arial"/>
                <w:sz w:val="22"/>
                <w:szCs w:val="22"/>
              </w:rPr>
              <w:t>ul. Wojska Polskiego 10, 19-400 Olecko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A4B7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60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00</w:t>
            </w:r>
          </w:p>
          <w:p w14:paraId="623ACF3A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052CE09B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20.00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4971" w14:textId="77777777" w:rsidR="00A24F01" w:rsidRDefault="00A24F01" w:rsidP="00A418B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100.00</w:t>
            </w:r>
          </w:p>
        </w:tc>
      </w:tr>
      <w:tr w:rsidR="00A24F01" w:rsidRPr="00EC273D" w14:paraId="19BDBE24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0708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9 - </w:t>
            </w:r>
            <w:r w:rsidRPr="001A4643">
              <w:rPr>
                <w:rFonts w:ascii="Arial" w:hAnsi="Arial" w:cs="Arial"/>
                <w:sz w:val="22"/>
                <w:szCs w:val="22"/>
              </w:rPr>
              <w:t>Dostawa nabiału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9CC4" w14:textId="77777777" w:rsidR="00A24F01" w:rsidRPr="00FD795E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D795E">
              <w:rPr>
                <w:rFonts w:ascii="Arial" w:hAnsi="Arial" w:cs="Arial"/>
                <w:sz w:val="22"/>
                <w:szCs w:val="22"/>
              </w:rPr>
              <w:t>Mona-Kontra Sp. z o.o.</w:t>
            </w:r>
          </w:p>
          <w:p w14:paraId="318FE365" w14:textId="77777777" w:rsidR="00A24F01" w:rsidRPr="00FD795E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D795E">
              <w:rPr>
                <w:rFonts w:ascii="Arial" w:hAnsi="Arial" w:cs="Arial"/>
                <w:sz w:val="22"/>
                <w:szCs w:val="22"/>
              </w:rPr>
              <w:t>ul. Majora Hubala 6, 16-400 Suwałki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6B83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51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23</w:t>
            </w:r>
          </w:p>
          <w:p w14:paraId="1C1067EB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3C6F686E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20.00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176F" w14:textId="77777777" w:rsidR="00A24F01" w:rsidRDefault="00A24F01" w:rsidP="00A418B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91.23</w:t>
            </w:r>
          </w:p>
        </w:tc>
      </w:tr>
      <w:tr w:rsidR="00A24F01" w:rsidRPr="00EC273D" w14:paraId="6660B55D" w14:textId="77777777" w:rsidTr="00A418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2320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9 - </w:t>
            </w:r>
            <w:r w:rsidRPr="001A4643">
              <w:rPr>
                <w:rFonts w:ascii="Arial" w:hAnsi="Arial" w:cs="Arial"/>
                <w:sz w:val="22"/>
                <w:szCs w:val="22"/>
              </w:rPr>
              <w:t>Dostawa nabiału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575F" w14:textId="77777777" w:rsidR="00A24F01" w:rsidRPr="000B5D14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5D14">
              <w:rPr>
                <w:rFonts w:ascii="Arial" w:hAnsi="Arial" w:cs="Arial"/>
                <w:sz w:val="22"/>
                <w:szCs w:val="22"/>
              </w:rPr>
              <w:t>Spółdzielnia Obrotu Towarowego Przemysłu Mleczarskiego</w:t>
            </w:r>
          </w:p>
          <w:p w14:paraId="29089BB3" w14:textId="77777777" w:rsidR="00A24F01" w:rsidRPr="00FD795E" w:rsidRDefault="00A24F01" w:rsidP="00A418B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B5D14">
              <w:rPr>
                <w:rFonts w:ascii="Arial" w:hAnsi="Arial" w:cs="Arial"/>
                <w:sz w:val="22"/>
                <w:szCs w:val="22"/>
              </w:rPr>
              <w:t>ul. Handlowa 4, 15-399 Białystok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E0BE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1 - Cena – </w:t>
            </w:r>
            <w:r>
              <w:rPr>
                <w:rFonts w:ascii="Arial" w:hAnsi="Arial" w:cs="Arial"/>
                <w:sz w:val="22"/>
                <w:szCs w:val="22"/>
              </w:rPr>
              <w:t>51</w:t>
            </w:r>
            <w:r w:rsidRPr="00436D5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  <w:p w14:paraId="0F3FB424" w14:textId="77777777" w:rsidR="00A24F01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 w:rsidRPr="00436D5C">
              <w:rPr>
                <w:rFonts w:ascii="Arial" w:hAnsi="Arial" w:cs="Arial"/>
                <w:sz w:val="22"/>
                <w:szCs w:val="22"/>
              </w:rPr>
              <w:t xml:space="preserve">2 – </w:t>
            </w:r>
            <w:r>
              <w:rPr>
                <w:rFonts w:ascii="Arial" w:hAnsi="Arial" w:cs="Arial"/>
                <w:sz w:val="22"/>
                <w:szCs w:val="22"/>
              </w:rPr>
              <w:t xml:space="preserve">Termin płatności </w:t>
            </w:r>
            <w:r w:rsidRPr="00436D5C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36D5C">
              <w:rPr>
                <w:rFonts w:ascii="Arial" w:hAnsi="Arial" w:cs="Arial"/>
                <w:sz w:val="22"/>
                <w:szCs w:val="22"/>
              </w:rPr>
              <w:t>0.00</w:t>
            </w:r>
          </w:p>
          <w:p w14:paraId="19EE77C3" w14:textId="77777777" w:rsidR="00A24F01" w:rsidRPr="00436D5C" w:rsidRDefault="00A24F01" w:rsidP="00A418BA">
            <w:pPr>
              <w:spacing w:before="40" w:after="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– Termin dostawy – 20.00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2D88" w14:textId="77777777" w:rsidR="00A24F01" w:rsidRDefault="00A24F01" w:rsidP="00A418B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91.13</w:t>
            </w:r>
          </w:p>
        </w:tc>
      </w:tr>
    </w:tbl>
    <w:p w14:paraId="271A8D79" w14:textId="77777777" w:rsidR="00A24F01" w:rsidRDefault="00A24F01" w:rsidP="00A24F01">
      <w:pPr>
        <w:spacing w:before="120" w:line="360" w:lineRule="auto"/>
        <w:jc w:val="both"/>
        <w:rPr>
          <w:rFonts w:ascii="Arial" w:hAnsi="Arial" w:cs="Arial"/>
          <w:color w:val="000000"/>
        </w:rPr>
      </w:pPr>
    </w:p>
    <w:p w14:paraId="40B228E2" w14:textId="77777777" w:rsidR="00A24F01" w:rsidRDefault="00A24F01" w:rsidP="00A24F01">
      <w:pPr>
        <w:spacing w:after="120" w:line="360" w:lineRule="auto"/>
        <w:jc w:val="both"/>
        <w:rPr>
          <w:rFonts w:ascii="Arial" w:hAnsi="Arial" w:cs="Arial"/>
          <w:b/>
          <w:bCs/>
          <w:color w:val="000000"/>
        </w:rPr>
      </w:pPr>
    </w:p>
    <w:p w14:paraId="7B5FD6D5" w14:textId="77777777" w:rsidR="00B947C1" w:rsidRDefault="00B947C1" w:rsidP="00B36EDA">
      <w:pPr>
        <w:pStyle w:val="Nagwek"/>
        <w:tabs>
          <w:tab w:val="left" w:pos="708"/>
        </w:tabs>
        <w:spacing w:after="120" w:line="360" w:lineRule="auto"/>
        <w:ind w:right="-283"/>
        <w:jc w:val="both"/>
        <w:rPr>
          <w:rFonts w:ascii="Arial" w:hAnsi="Arial" w:cs="Arial"/>
        </w:rPr>
      </w:pPr>
    </w:p>
    <w:p w14:paraId="4A065B9A" w14:textId="77777777" w:rsidR="00B464D3" w:rsidRPr="00B36EDA" w:rsidRDefault="00B464D3" w:rsidP="00B36EDA">
      <w:pPr>
        <w:spacing w:before="720" w:after="480" w:line="360" w:lineRule="auto"/>
        <w:ind w:left="3119" w:right="-425" w:firstLine="425"/>
        <w:jc w:val="right"/>
        <w:rPr>
          <w:rFonts w:ascii="Arial" w:hAnsi="Arial" w:cs="Arial"/>
          <w:i/>
        </w:rPr>
      </w:pPr>
      <w:r w:rsidRPr="00B36EDA">
        <w:rPr>
          <w:rFonts w:ascii="Arial" w:hAnsi="Arial" w:cs="Arial"/>
          <w:i/>
        </w:rPr>
        <w:t>Zamawiający</w:t>
      </w:r>
    </w:p>
    <w:bookmarkEnd w:id="0"/>
    <w:p w14:paraId="70F4FAD5" w14:textId="3D3412A6" w:rsidR="008642B3" w:rsidRPr="00B36EDA" w:rsidRDefault="008642B3" w:rsidP="00B36EDA">
      <w:pPr>
        <w:ind w:right="-425"/>
        <w:jc w:val="right"/>
        <w:rPr>
          <w:rFonts w:ascii="Arial" w:hAnsi="Arial" w:cs="Arial"/>
          <w:vertAlign w:val="superscript"/>
        </w:rPr>
      </w:pPr>
    </w:p>
    <w:sectPr w:rsidR="008642B3" w:rsidRPr="00B36EDA" w:rsidSect="00327A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EC55FB" w14:textId="77777777" w:rsidR="006C2ECC" w:rsidRDefault="006C2ECC">
      <w:r>
        <w:separator/>
      </w:r>
    </w:p>
  </w:endnote>
  <w:endnote w:type="continuationSeparator" w:id="0">
    <w:p w14:paraId="48DEB812" w14:textId="77777777" w:rsidR="006C2ECC" w:rsidRDefault="006C2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5A92A" w14:textId="77777777" w:rsidR="006E0EF3" w:rsidRDefault="006E0E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41161623"/>
      <w:docPartObj>
        <w:docPartGallery w:val="Page Numbers (Bottom of Page)"/>
        <w:docPartUnique/>
      </w:docPartObj>
    </w:sdtPr>
    <w:sdtContent>
      <w:p w14:paraId="7231990A" w14:textId="7FE15926" w:rsidR="00E650AA" w:rsidRDefault="00E650A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1B339F" w14:textId="40277701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DA506" w14:textId="77777777" w:rsidR="006E0EF3" w:rsidRDefault="006E0E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AB79EE" w14:textId="77777777" w:rsidR="006C2ECC" w:rsidRDefault="006C2ECC">
      <w:r>
        <w:separator/>
      </w:r>
    </w:p>
  </w:footnote>
  <w:footnote w:type="continuationSeparator" w:id="0">
    <w:p w14:paraId="1BB6BDB7" w14:textId="77777777" w:rsidR="006C2ECC" w:rsidRDefault="006C2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5F655" w14:textId="77777777" w:rsidR="006E0EF3" w:rsidRDefault="006E0E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6063E" w14:textId="2D06460F" w:rsidR="00526CC6" w:rsidRDefault="00526CC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22120D" w14:textId="77777777" w:rsidR="006E0EF3" w:rsidRDefault="006E0EF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EA5"/>
    <w:rsid w:val="00014B31"/>
    <w:rsid w:val="0001658E"/>
    <w:rsid w:val="00022322"/>
    <w:rsid w:val="00042497"/>
    <w:rsid w:val="000C1E6F"/>
    <w:rsid w:val="000E4E56"/>
    <w:rsid w:val="00157302"/>
    <w:rsid w:val="001A1468"/>
    <w:rsid w:val="001B7815"/>
    <w:rsid w:val="00205A9F"/>
    <w:rsid w:val="00211862"/>
    <w:rsid w:val="00211A34"/>
    <w:rsid w:val="0026091B"/>
    <w:rsid w:val="002A093A"/>
    <w:rsid w:val="002B1E4F"/>
    <w:rsid w:val="002B6761"/>
    <w:rsid w:val="002E3C1A"/>
    <w:rsid w:val="00321E09"/>
    <w:rsid w:val="00327AB5"/>
    <w:rsid w:val="003423B2"/>
    <w:rsid w:val="003445A0"/>
    <w:rsid w:val="003A0AFC"/>
    <w:rsid w:val="003D611C"/>
    <w:rsid w:val="003E3891"/>
    <w:rsid w:val="00431C0B"/>
    <w:rsid w:val="00437CAD"/>
    <w:rsid w:val="004525EF"/>
    <w:rsid w:val="004657DA"/>
    <w:rsid w:val="004B2665"/>
    <w:rsid w:val="004C3459"/>
    <w:rsid w:val="004E324A"/>
    <w:rsid w:val="004E7223"/>
    <w:rsid w:val="004E7234"/>
    <w:rsid w:val="00526CC6"/>
    <w:rsid w:val="0054734E"/>
    <w:rsid w:val="00547B96"/>
    <w:rsid w:val="00564993"/>
    <w:rsid w:val="00596EA3"/>
    <w:rsid w:val="00596FD7"/>
    <w:rsid w:val="005B37E2"/>
    <w:rsid w:val="005E4E03"/>
    <w:rsid w:val="005E5BFF"/>
    <w:rsid w:val="00607F9B"/>
    <w:rsid w:val="00644DCB"/>
    <w:rsid w:val="00657C1E"/>
    <w:rsid w:val="0066207B"/>
    <w:rsid w:val="006B5200"/>
    <w:rsid w:val="006C2ECC"/>
    <w:rsid w:val="006E0EF3"/>
    <w:rsid w:val="006E159D"/>
    <w:rsid w:val="006E3089"/>
    <w:rsid w:val="006F2171"/>
    <w:rsid w:val="00712C39"/>
    <w:rsid w:val="00756CDA"/>
    <w:rsid w:val="007E2ACC"/>
    <w:rsid w:val="007E68C5"/>
    <w:rsid w:val="0082141B"/>
    <w:rsid w:val="00832144"/>
    <w:rsid w:val="00836DAF"/>
    <w:rsid w:val="0084487D"/>
    <w:rsid w:val="008567C7"/>
    <w:rsid w:val="008642B3"/>
    <w:rsid w:val="00897AF3"/>
    <w:rsid w:val="008A6C10"/>
    <w:rsid w:val="008D414E"/>
    <w:rsid w:val="008E0EA5"/>
    <w:rsid w:val="008E5102"/>
    <w:rsid w:val="008F717F"/>
    <w:rsid w:val="00915B9E"/>
    <w:rsid w:val="00952256"/>
    <w:rsid w:val="00967BF4"/>
    <w:rsid w:val="0097748A"/>
    <w:rsid w:val="009F0E5C"/>
    <w:rsid w:val="00A029B8"/>
    <w:rsid w:val="00A24F01"/>
    <w:rsid w:val="00A91321"/>
    <w:rsid w:val="00AA02AC"/>
    <w:rsid w:val="00AD51CA"/>
    <w:rsid w:val="00B32D12"/>
    <w:rsid w:val="00B36EDA"/>
    <w:rsid w:val="00B464D3"/>
    <w:rsid w:val="00B52B3E"/>
    <w:rsid w:val="00B62529"/>
    <w:rsid w:val="00B8185B"/>
    <w:rsid w:val="00B947C1"/>
    <w:rsid w:val="00BB5362"/>
    <w:rsid w:val="00BC6F7F"/>
    <w:rsid w:val="00BC7488"/>
    <w:rsid w:val="00BD2174"/>
    <w:rsid w:val="00C423DD"/>
    <w:rsid w:val="00C60D7B"/>
    <w:rsid w:val="00C65E53"/>
    <w:rsid w:val="00CA0B33"/>
    <w:rsid w:val="00CA3511"/>
    <w:rsid w:val="00CD3B94"/>
    <w:rsid w:val="00CF75AF"/>
    <w:rsid w:val="00D01E5B"/>
    <w:rsid w:val="00D04203"/>
    <w:rsid w:val="00D13040"/>
    <w:rsid w:val="00D26ED6"/>
    <w:rsid w:val="00D42C90"/>
    <w:rsid w:val="00D8427E"/>
    <w:rsid w:val="00DB5D55"/>
    <w:rsid w:val="00DC661C"/>
    <w:rsid w:val="00E30B2D"/>
    <w:rsid w:val="00E560FD"/>
    <w:rsid w:val="00E62859"/>
    <w:rsid w:val="00E650AA"/>
    <w:rsid w:val="00E85D70"/>
    <w:rsid w:val="00EE39D5"/>
    <w:rsid w:val="00F33C66"/>
    <w:rsid w:val="00F65983"/>
    <w:rsid w:val="00F92609"/>
    <w:rsid w:val="00F960D7"/>
    <w:rsid w:val="00FB7F50"/>
    <w:rsid w:val="00FE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F8D694"/>
  <w15:chartTrackingRefBased/>
  <w15:docId w15:val="{2CFB9A12-4B02-432B-B715-427436942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link w:val="Nagwek"/>
    <w:rsid w:val="00B36EDA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650AA"/>
    <w:rPr>
      <w:sz w:val="24"/>
      <w:szCs w:val="24"/>
    </w:rPr>
  </w:style>
  <w:style w:type="paragraph" w:customStyle="1" w:styleId="Default">
    <w:name w:val="Default"/>
    <w:rsid w:val="00B947C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zodstpw">
    <w:name w:val="No Spacing"/>
    <w:uiPriority w:val="1"/>
    <w:qFormat/>
    <w:rsid w:val="00B947C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19</TotalTime>
  <Pages>1</Pages>
  <Words>1305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9123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Pc</dc:creator>
  <cp:keywords/>
  <dc:description/>
  <cp:lastModifiedBy>Pc</cp:lastModifiedBy>
  <cp:revision>24</cp:revision>
  <cp:lastPrinted>1899-12-31T23:00:00Z</cp:lastPrinted>
  <dcterms:created xsi:type="dcterms:W3CDTF">2024-03-07T10:03:00Z</dcterms:created>
  <dcterms:modified xsi:type="dcterms:W3CDTF">2024-07-03T10:00:00Z</dcterms:modified>
</cp:coreProperties>
</file>